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4C591" id="Prostokąt 150" o:spid="_x0000_s1026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 fillcolor="#b2cf65 [3204]" stroked="f" strokeweight="1pt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7C5D779B" w14:textId="4CE99503" w:rsidR="00662D09" w:rsidRDefault="00145EC4" w:rsidP="00B25998">
                              <w:pPr>
                                <w:pStyle w:val="PODTYTU"/>
                                <w:spacing w:before="2160"/>
                                <w:jc w:val="center"/>
                              </w:pPr>
                              <w:sdt>
                                <w:sdtPr>
                                  <w:rPr>
                                    <w:sz w:val="28"/>
                                    <w:szCs w:val="28"/>
                                  </w:rPr>
                                  <w:alias w:val="Wskaż nazwę RFP"/>
                                  <w:tag w:val=""/>
                                  <w:id w:val="-1380701257"/>
                                  <w:placeholder>
                                    <w:docPart w:val="139AD0A791AD4DE49EE06D72A076147F"/>
                                  </w:placeholder>
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<w:text/>
                                </w:sdtPr>
                                <w:sdtEndPr/>
                                <w:sdtContent>
                                  <w:r w:rsidR="00717C89">
                                    <w:rPr>
                                      <w:sz w:val="28"/>
                                      <w:szCs w:val="28"/>
                                    </w:rPr>
                                    <w:t>„</w:t>
                                  </w:r>
                                  <w:r w:rsidR="00A72AE4" w:rsidRPr="00A72AE4">
                                    <w:rPr>
                                      <w:sz w:val="28"/>
                                      <w:szCs w:val="28"/>
                                    </w:rPr>
                                    <w:t>Wykonanie systemu ppoż na Podstacji Trakcyjnej Zachodnia</w:t>
                                  </w:r>
                                  <w:r w:rsidR="00717C89">
                                    <w:rPr>
                                      <w:sz w:val="28"/>
                                      <w:szCs w:val="28"/>
                                    </w:rPr>
                                    <w:t>”</w:t>
                                  </w:r>
                                </w:sdtContent>
                              </w:sdt>
                              <w:r w:rsidR="00A83D0B" w:rsidRPr="00A72AE4">
                                <w:t xml:space="preserve"> </w:t>
                              </w:r>
                            </w:p>
                            <w:p w14:paraId="28C26E18" w14:textId="17F83A67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A72AE4" w:rsidRPr="00A72AE4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POST/HZ/EO/HZL/00028/2026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1ED7062F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717C89">
                                <w:fldChar w:fldCharType="begin"/>
                              </w:r>
                              <w:r w:rsidRPr="00717C89">
                                <w:instrText xml:space="preserve"> TIME \@ "d MMMM yyyy" </w:instrText>
                              </w:r>
                              <w:r w:rsidRPr="00717C89">
                                <w:fldChar w:fldCharType="separate"/>
                              </w:r>
                              <w:r w:rsidR="00747973">
                                <w:rPr>
                                  <w:noProof/>
                                </w:rPr>
                                <w:t>31 marca 2026</w:t>
                              </w:r>
                              <w:r w:rsidRPr="00717C89">
                                <w:fldChar w:fldCharType="end"/>
                              </w:r>
                              <w:r w:rsidR="008B01A3" w:rsidRPr="00717C89">
                                <w:t>.</w:t>
                              </w:r>
                              <w:r w:rsidRPr="00717C89"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7C5D779B" w14:textId="4CE99503" w:rsidR="00662D09" w:rsidRDefault="00145EC4" w:rsidP="00B25998">
                        <w:pPr>
                          <w:pStyle w:val="PODTYTU"/>
                          <w:spacing w:before="2160"/>
                          <w:jc w:val="center"/>
                        </w:pPr>
                        <w:sdt>
                          <w:sdtPr>
                            <w:rPr>
                              <w:sz w:val="28"/>
                              <w:szCs w:val="28"/>
                            </w:rPr>
                            <w:alias w:val="Wskaż nazwę RFP"/>
                            <w:tag w:val=""/>
                            <w:id w:val="-1380701257"/>
                            <w:placeholder>
                              <w:docPart w:val="139AD0A791AD4DE49EE06D72A076147F"/>
                            </w:placeholder>
                            <w:dataBinding w:prefixMappings="xmlns:ns0='http://schemas.microsoft.com/office/2006/coverPageProps' " w:xpath="/ns0:CoverPageProperties[1]/ns0:CompanyAddress[1]" w:storeItemID="{55AF091B-3C7A-41E3-B477-F2FDAA23CFDA}"/>
                            <w:text/>
                          </w:sdtPr>
                          <w:sdtEndPr/>
                          <w:sdtContent>
                            <w:r w:rsidR="00717C89">
                              <w:rPr>
                                <w:sz w:val="28"/>
                                <w:szCs w:val="28"/>
                              </w:rPr>
                              <w:t>„</w:t>
                            </w:r>
                            <w:r w:rsidR="00A72AE4" w:rsidRPr="00A72AE4">
                              <w:rPr>
                                <w:sz w:val="28"/>
                                <w:szCs w:val="28"/>
                              </w:rPr>
                              <w:t>Wykonanie systemu ppoż na Podstacji Trakcyjnej Zachodnia</w:t>
                            </w:r>
                            <w:r w:rsidR="00717C89">
                              <w:rPr>
                                <w:sz w:val="28"/>
                                <w:szCs w:val="28"/>
                              </w:rPr>
                              <w:t>”</w:t>
                            </w:r>
                          </w:sdtContent>
                        </w:sdt>
                        <w:r w:rsidR="00A83D0B" w:rsidRPr="00A72AE4">
                          <w:t xml:space="preserve"> </w:t>
                        </w:r>
                      </w:p>
                      <w:p w14:paraId="28C26E18" w14:textId="17F83A67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A72AE4" w:rsidRPr="00A72AE4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POST/HZ/EO/HZL/00028/2026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1ED7062F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717C89">
                          <w:fldChar w:fldCharType="begin"/>
                        </w:r>
                        <w:r w:rsidRPr="00717C89">
                          <w:instrText xml:space="preserve"> TIME \@ "d MMMM yyyy" </w:instrText>
                        </w:r>
                        <w:r w:rsidRPr="00717C89">
                          <w:fldChar w:fldCharType="separate"/>
                        </w:r>
                        <w:r w:rsidR="00747973">
                          <w:rPr>
                            <w:noProof/>
                          </w:rPr>
                          <w:t>31 marca 2026</w:t>
                        </w:r>
                        <w:r w:rsidRPr="00717C89">
                          <w:fldChar w:fldCharType="end"/>
                        </w:r>
                        <w:r w:rsidR="008B01A3" w:rsidRPr="00717C89">
                          <w:t>.</w:t>
                        </w:r>
                        <w:r w:rsidRPr="00717C89"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3791F1E8" w14:textId="6DAF6657" w:rsidR="00847B49" w:rsidRPr="00847B49" w:rsidRDefault="00145EC4" w:rsidP="00511096">
      <w:pPr>
        <w:pStyle w:val="tekst"/>
        <w:ind w:left="567"/>
      </w:pPr>
      <w:sdt>
        <w:sdtPr>
          <w:rPr>
            <w:rFonts w:cstheme="minorHAnsi"/>
            <w:b/>
            <w:kern w:val="20"/>
            <w:lang w:eastAsia="zh-CN"/>
          </w:rPr>
          <w:alias w:val="WSKAŻ ZAMAWIAJĄCEGO"/>
          <w:tag w:val=""/>
          <w:id w:val="-645818489"/>
          <w:placeholder>
            <w:docPart w:val="46F793DEBDF64BC6B6C9051ABC2BA035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24C58" w:rsidRPr="00717C89">
            <w:rPr>
              <w:rFonts w:cstheme="minorHAnsi"/>
              <w:b/>
              <w:kern w:val="20"/>
              <w:lang w:eastAsia="zh-CN"/>
            </w:rPr>
            <w:t xml:space="preserve">PGE ENERGETYKA KOLEJOWA </w:t>
          </w:r>
          <w:r w:rsidR="00A72AE4" w:rsidRPr="00717C89">
            <w:rPr>
              <w:rFonts w:cstheme="minorHAnsi"/>
              <w:b/>
              <w:kern w:val="20"/>
              <w:lang w:eastAsia="zh-CN"/>
            </w:rPr>
            <w:t>OPERATOR Sp. z o.o</w:t>
          </w:r>
          <w:r w:rsidR="00924C58" w:rsidRPr="00717C89">
            <w:rPr>
              <w:rFonts w:cstheme="minorHAnsi"/>
              <w:b/>
              <w:kern w:val="20"/>
              <w:lang w:eastAsia="zh-CN"/>
            </w:rPr>
            <w:t>.</w:t>
          </w:r>
        </w:sdtContent>
      </w:sdt>
      <w:r w:rsidR="00CB69CB" w:rsidRPr="00717C89">
        <w:t xml:space="preserve">, ul. </w:t>
      </w:r>
      <w:r w:rsidR="00A72AE4" w:rsidRPr="00717C89">
        <w:t>SŁAWIŃSKA, nr 7/9</w:t>
      </w:r>
      <w:r w:rsidR="00CB69CB" w:rsidRPr="00717C89">
        <w:t xml:space="preserve">, </w:t>
      </w:r>
      <w:r w:rsidR="00A72AE4" w:rsidRPr="00717C89">
        <w:t xml:space="preserve">01-218 </w:t>
      </w:r>
      <w:r w:rsidR="00CB69CB" w:rsidRPr="00717C89">
        <w:t xml:space="preserve">Warszawa, wpisana do Rejestru Przedsiębiorców Krajowego Rejestru Sądowego prowadzonego przez Sąd Rejonowy dla </w:t>
      </w:r>
      <w:r w:rsidR="00A72AE4" w:rsidRPr="00717C89">
        <w:t xml:space="preserve">M.ST. WARSZAWY W WARSZAWIE, XIII </w:t>
      </w:r>
      <w:r w:rsidR="00CB69CB" w:rsidRPr="00717C89">
        <w:t xml:space="preserve">Wydział Gospodarczy, pod numerem KRS: </w:t>
      </w:r>
      <w:r w:rsidR="00573CF3" w:rsidRPr="00717C89">
        <w:t xml:space="preserve">0000610778, </w:t>
      </w:r>
      <w:r w:rsidR="00CB69CB" w:rsidRPr="00717C89">
        <w:t xml:space="preserve">NIP: </w:t>
      </w:r>
      <w:r w:rsidR="00A72AE4" w:rsidRPr="00717C89">
        <w:t xml:space="preserve">7010564340, </w:t>
      </w:r>
      <w:r w:rsidR="00CB69CB" w:rsidRPr="00717C89">
        <w:t xml:space="preserve">REGON: </w:t>
      </w:r>
      <w:r w:rsidR="00A72AE4" w:rsidRPr="00717C89">
        <w:t xml:space="preserve">364121434, </w:t>
      </w:r>
      <w:r w:rsidR="00CB69CB" w:rsidRPr="00717C89">
        <w:t xml:space="preserve">BDO: </w:t>
      </w:r>
      <w:r w:rsidR="00717C89" w:rsidRPr="00717C89">
        <w:t xml:space="preserve">000026926, </w:t>
      </w:r>
      <w:r w:rsidR="00CB69CB" w:rsidRPr="00717C89">
        <w:t xml:space="preserve">kapitał zakładowy: </w:t>
      </w:r>
      <w:r w:rsidR="00573CF3" w:rsidRPr="00717C89">
        <w:t>32 750 900,00</w:t>
      </w:r>
      <w:r w:rsidR="00CB69CB" w:rsidRPr="00717C89">
        <w:t xml:space="preserve"> zł,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145EC4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lastRenderedPageBreak/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potrzeby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6E2CB15D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aukcji elektronicznej lub/i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095BEB">
      <w:pPr>
        <w:pStyle w:val="Styl3"/>
        <w:numPr>
          <w:ilvl w:val="3"/>
          <w:numId w:val="15"/>
        </w:numPr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095BEB">
      <w:pPr>
        <w:pStyle w:val="Styl3"/>
        <w:numPr>
          <w:ilvl w:val="3"/>
          <w:numId w:val="15"/>
        </w:numPr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095BEB">
      <w:pPr>
        <w:pStyle w:val="Styl3"/>
        <w:numPr>
          <w:ilvl w:val="3"/>
          <w:numId w:val="15"/>
        </w:numPr>
      </w:pPr>
      <w:r w:rsidRPr="006F5F63">
        <w:t>punkty przyznane w każdym kryterium oceny Ofert, jaką otrzymała Oferta uznana jako najkorzystniejsza w przedmiotowym Postępowaniu.</w:t>
      </w:r>
    </w:p>
    <w:p w14:paraId="2875A46E" w14:textId="3883E39F" w:rsidR="006E100D" w:rsidRPr="00682A6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BB6DE8">
        <w:lastRenderedPageBreak/>
        <w:t xml:space="preserve">Zamawiający </w:t>
      </w:r>
      <w:r w:rsidRPr="001E5B63">
        <w:rPr>
          <w:b/>
        </w:rPr>
        <w:t>dopuszcza</w:t>
      </w:r>
      <w:r w:rsidRPr="00BB6DE8">
        <w:t xml:space="preserve"> udziału w Postępowaniu Wykonawców wspólnie </w:t>
      </w:r>
      <w:r w:rsidR="00291AF2">
        <w:t>ubiegających się o Zamówienie (k</w:t>
      </w:r>
      <w:r w:rsidRPr="00BB6DE8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9C4990" w:rsidRDefault="00291AF2" w:rsidP="00095BEB">
      <w:pPr>
        <w:pStyle w:val="Styl3"/>
        <w:numPr>
          <w:ilvl w:val="3"/>
          <w:numId w:val="15"/>
        </w:numPr>
      </w:pPr>
      <w:r w:rsidRPr="009C4990">
        <w:t>Wykonawcy wchodzący w skład k</w:t>
      </w:r>
      <w:r w:rsidR="006E100D" w:rsidRPr="009C4990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9C4990" w:rsidRDefault="006E100D" w:rsidP="00095BEB">
      <w:pPr>
        <w:pStyle w:val="Styl3"/>
        <w:numPr>
          <w:ilvl w:val="3"/>
          <w:numId w:val="15"/>
        </w:numPr>
      </w:pPr>
      <w:r w:rsidRPr="009C4990">
        <w:t>Wykonawcy wspólnie ubiegający się o udzielenie Zamówienia powinni ustanowić pełnomocnika do reprezentowania ich w Postępowaniu albo reprezentowania w</w:t>
      </w:r>
      <w:r w:rsidR="00D22790" w:rsidRPr="009C4990">
        <w:t> </w:t>
      </w:r>
      <w:r w:rsidRPr="009C4990">
        <w:t xml:space="preserve">Postępowaniu i do zawarcia </w:t>
      </w:r>
      <w:r w:rsidR="005714BD" w:rsidRPr="009C4990">
        <w:t>U</w:t>
      </w:r>
      <w:r w:rsidRPr="009C4990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9C4990">
        <w:t> </w:t>
      </w:r>
      <w:r w:rsidRPr="009C4990">
        <w:t>udzielenie Zamówienia. Pełnomocnictwo należy załączyć do Oferty w formie oryginału lub kopii.</w:t>
      </w:r>
    </w:p>
    <w:p w14:paraId="7EFC2E9C" w14:textId="77777777" w:rsidR="00BB6DE8" w:rsidRPr="009C4990" w:rsidRDefault="006E100D" w:rsidP="00095BEB">
      <w:pPr>
        <w:pStyle w:val="Styl3"/>
        <w:numPr>
          <w:ilvl w:val="3"/>
          <w:numId w:val="15"/>
        </w:numPr>
      </w:pPr>
      <w:r w:rsidRPr="009C4990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9C4990" w:rsidRDefault="006E100D" w:rsidP="00095BEB">
      <w:pPr>
        <w:pStyle w:val="Styl3"/>
        <w:numPr>
          <w:ilvl w:val="3"/>
          <w:numId w:val="15"/>
        </w:numPr>
      </w:pPr>
      <w:r w:rsidRPr="009C4990">
        <w:t>Oferta musi być podpisana w taki sposób, by prawnie zobowiązywała wszystkich Wykonawców wspólnie ubiegających się o Zamówienie.</w:t>
      </w:r>
    </w:p>
    <w:p w14:paraId="209D578F" w14:textId="4EF0D136" w:rsidR="006E100D" w:rsidRPr="00F61C65" w:rsidRDefault="006E100D" w:rsidP="001E33AB">
      <w:pPr>
        <w:pStyle w:val="Akapitzlist"/>
        <w:numPr>
          <w:ilvl w:val="2"/>
          <w:numId w:val="15"/>
        </w:numPr>
        <w:ind w:left="1276"/>
        <w:jc w:val="both"/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BB6DE8">
        <w:t xml:space="preserve">Zamawiający </w:t>
      </w:r>
      <w:r w:rsidRPr="001E5B63">
        <w:rPr>
          <w:b/>
        </w:rPr>
        <w:t xml:space="preserve">dopuszcza </w:t>
      </w:r>
      <w:r w:rsidRPr="00BB6DE8">
        <w:t>wykonywanie przedmiotu Zamówienia przez podwykonawców.</w:t>
      </w:r>
      <w:bookmarkEnd w:id="18"/>
      <w:r w:rsidR="00F61C65">
        <w:t xml:space="preserve">  </w:t>
      </w:r>
    </w:p>
    <w:p w14:paraId="4F34DD8B" w14:textId="5C0418B0" w:rsidR="006E100D" w:rsidRPr="009C4990" w:rsidRDefault="006E100D" w:rsidP="00FE7EDA">
      <w:pPr>
        <w:ind w:left="1276"/>
        <w:jc w:val="both"/>
        <w:rPr>
          <w:iCs/>
        </w:rPr>
      </w:pPr>
      <w:r w:rsidRPr="009C4990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9C4990">
        <w:rPr>
          <w:iCs/>
        </w:rPr>
        <w:t>.</w:t>
      </w:r>
      <w:r w:rsidRPr="009C4990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073275EF" w14:textId="7C59DBBC" w:rsidR="004031AA" w:rsidRDefault="004031AA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>
        <w:t xml:space="preserve">Zamawiający wymaga od Wykonawców zachowania </w:t>
      </w:r>
      <w:r w:rsidRPr="002C5DD3">
        <w:rPr>
          <w:b/>
          <w:bCs/>
        </w:rPr>
        <w:t>poufności danych</w:t>
      </w:r>
      <w:r>
        <w:t xml:space="preserve"> dotyczących Zamówienia oraz Zamawiającego uzyskanych w toku niniejszego Postępowania tj. </w:t>
      </w:r>
      <w:r w:rsidR="00CC0114">
        <w:t>Standardy techniczne Zeszyt XXIV Wymagania ochrony przeciwpożarowej</w:t>
      </w:r>
      <w:r w:rsidR="00926F29">
        <w:t>,</w:t>
      </w:r>
    </w:p>
    <w:p w14:paraId="7CE60EB4" w14:textId="3E00C9D5" w:rsidR="00AC5253" w:rsidRDefault="004031AA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C11D1D">
        <w:t xml:space="preserve">Udostępnienie ww. dokumentów poufnych uzależnione jest od podpisania przez Wykonawcę </w:t>
      </w:r>
      <w:r w:rsidR="005714BD" w:rsidRPr="00926F29">
        <w:rPr>
          <w:iCs/>
        </w:rPr>
        <w:t>o</w:t>
      </w:r>
      <w:r w:rsidR="006771D8" w:rsidRPr="00926F29">
        <w:rPr>
          <w:iCs/>
        </w:rPr>
        <w:t>świadczenia o zachowaniu poufności</w:t>
      </w:r>
      <w:r w:rsidR="00372152" w:rsidRPr="00926F29">
        <w:rPr>
          <w:iCs/>
        </w:rPr>
        <w:t xml:space="preserve"> </w:t>
      </w:r>
      <w:r w:rsidRPr="00C11D1D">
        <w:t>wg wzoru stanowiąc</w:t>
      </w:r>
      <w:r w:rsidR="005F76EC" w:rsidRPr="00C11D1D">
        <w:t>ego</w:t>
      </w:r>
      <w:r w:rsidRPr="00C11D1D">
        <w:t xml:space="preserve"> </w:t>
      </w:r>
      <w:r w:rsidRPr="009F32FE">
        <w:rPr>
          <w:b/>
          <w:bCs/>
        </w:rPr>
        <w:t>Załącznik nr</w:t>
      </w:r>
      <w:r w:rsidR="00ED2DD1" w:rsidRPr="009F32FE">
        <w:rPr>
          <w:b/>
          <w:bCs/>
        </w:rPr>
        <w:t xml:space="preserve"> </w:t>
      </w:r>
      <w:r w:rsidR="00145C50" w:rsidRPr="009F32FE">
        <w:rPr>
          <w:b/>
          <w:bCs/>
        </w:rPr>
        <w:t>8</w:t>
      </w:r>
      <w:r w:rsidR="00ED2DD1" w:rsidRPr="009F32FE">
        <w:rPr>
          <w:b/>
          <w:bCs/>
        </w:rPr>
        <w:t xml:space="preserve"> </w:t>
      </w:r>
      <w:r w:rsidRPr="009F32FE">
        <w:rPr>
          <w:b/>
          <w:bCs/>
        </w:rPr>
        <w:t>do SWZ</w:t>
      </w:r>
      <w:r w:rsidRPr="00C11D1D">
        <w:t>.</w:t>
      </w:r>
      <w:r w:rsidR="00791DBD" w:rsidRPr="00C11D1D">
        <w:t xml:space="preserve"> </w:t>
      </w:r>
    </w:p>
    <w:p w14:paraId="4AC70E1A" w14:textId="3F4BD502" w:rsidR="00AC5253" w:rsidRDefault="00BD1FD7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926F29">
        <w:rPr>
          <w:iCs/>
        </w:rPr>
        <w:t>Oświadczenie o zachowaniu poufności</w:t>
      </w:r>
      <w:r w:rsidR="004031AA" w:rsidRPr="00926F29">
        <w:t xml:space="preserve"> </w:t>
      </w:r>
      <w:r w:rsidR="00A82C69" w:rsidRPr="001B3017">
        <w:t>(</w:t>
      </w:r>
      <w:r w:rsidR="00A82C69" w:rsidRPr="00AC5253">
        <w:rPr>
          <w:b/>
          <w:bCs/>
        </w:rPr>
        <w:t>Załącznik nr</w:t>
      </w:r>
      <w:r w:rsidR="00ED2DD1" w:rsidRPr="00AC5253">
        <w:rPr>
          <w:b/>
          <w:bCs/>
        </w:rPr>
        <w:t xml:space="preserve"> </w:t>
      </w:r>
      <w:r w:rsidR="002E0F43" w:rsidRPr="00AC5253">
        <w:rPr>
          <w:b/>
          <w:bCs/>
        </w:rPr>
        <w:t>8</w:t>
      </w:r>
      <w:r w:rsidR="00ED2DD1" w:rsidRPr="00AC5253">
        <w:rPr>
          <w:b/>
          <w:bCs/>
        </w:rPr>
        <w:t xml:space="preserve"> </w:t>
      </w:r>
      <w:r w:rsidR="00A82C69" w:rsidRPr="00AC5253">
        <w:rPr>
          <w:b/>
          <w:bCs/>
        </w:rPr>
        <w:t>do</w:t>
      </w:r>
      <w:r w:rsidR="002E0F43" w:rsidRPr="00AC5253">
        <w:rPr>
          <w:b/>
          <w:bCs/>
        </w:rPr>
        <w:t> </w:t>
      </w:r>
      <w:r w:rsidR="00A82C69" w:rsidRPr="00AC5253">
        <w:rPr>
          <w:b/>
          <w:bCs/>
        </w:rPr>
        <w:t>SWZ</w:t>
      </w:r>
      <w:r w:rsidR="00A82C69" w:rsidRPr="001B3017">
        <w:t xml:space="preserve">) </w:t>
      </w:r>
      <w:r w:rsidR="004031AA" w:rsidRPr="001B3017">
        <w:t>dotyczy także pytań Wykonawców oraz wyjaśnień Zamawiającego dotyczących poufnych części SWZ.</w:t>
      </w:r>
      <w:r w:rsidR="006A180E" w:rsidRPr="001B3017">
        <w:t xml:space="preserve"> </w:t>
      </w:r>
    </w:p>
    <w:p w14:paraId="674E58E0" w14:textId="5B378564" w:rsidR="00AC5253" w:rsidRDefault="00163196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1B3017">
        <w:t xml:space="preserve">Zasady oraz warunki zachowania przez Wykonawcę poufności informacji oraz dokumentów przekazanych mu przez Zamawiającego w Postępowaniu określa </w:t>
      </w:r>
      <w:r w:rsidR="005714BD" w:rsidRPr="00926F29">
        <w:rPr>
          <w:iCs/>
        </w:rPr>
        <w:t>o</w:t>
      </w:r>
      <w:r w:rsidRPr="00926F29">
        <w:rPr>
          <w:iCs/>
        </w:rPr>
        <w:t>świadczeni</w:t>
      </w:r>
      <w:r w:rsidR="006357FF" w:rsidRPr="00926F29">
        <w:rPr>
          <w:iCs/>
        </w:rPr>
        <w:t>e</w:t>
      </w:r>
      <w:r w:rsidRPr="00926F29">
        <w:rPr>
          <w:iCs/>
        </w:rPr>
        <w:t xml:space="preserve"> o zachowaniu poufności</w:t>
      </w:r>
      <w:r w:rsidRPr="00AC5253">
        <w:rPr>
          <w:iCs/>
        </w:rPr>
        <w:t>.</w:t>
      </w:r>
    </w:p>
    <w:p w14:paraId="0A4D0C2E" w14:textId="7C053B18" w:rsidR="00AC5253" w:rsidRDefault="00245D6A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1B3017">
        <w:t>Przedstawiciel Wykonawcy prze</w:t>
      </w:r>
      <w:r w:rsidR="001901A0" w:rsidRPr="001B3017">
        <w:t>syła Zama</w:t>
      </w:r>
      <w:r w:rsidR="007028E2" w:rsidRPr="001B3017">
        <w:t>w</w:t>
      </w:r>
      <w:r w:rsidR="001901A0" w:rsidRPr="001B3017">
        <w:t>iaj</w:t>
      </w:r>
      <w:r w:rsidR="007028E2" w:rsidRPr="001B3017">
        <w:t>ą</w:t>
      </w:r>
      <w:r w:rsidR="001901A0" w:rsidRPr="001B3017">
        <w:t xml:space="preserve">cemu </w:t>
      </w:r>
      <w:r w:rsidR="00227E49" w:rsidRPr="001B3017">
        <w:t xml:space="preserve">w systemie </w:t>
      </w:r>
      <w:r w:rsidR="002A3680" w:rsidRPr="001B3017">
        <w:t xml:space="preserve">Zakupowym </w:t>
      </w:r>
      <w:r w:rsidR="002A3680" w:rsidRPr="00926F29">
        <w:t xml:space="preserve">wypełnione i podpisane oświadczenie o zachowaniu poufności </w:t>
      </w:r>
      <w:r w:rsidR="00DF1073" w:rsidRPr="001B3017">
        <w:t>(</w:t>
      </w:r>
      <w:r w:rsidR="00DF1073" w:rsidRPr="00AC5253">
        <w:rPr>
          <w:b/>
          <w:bCs/>
        </w:rPr>
        <w:t>Załącznik nr</w:t>
      </w:r>
      <w:r w:rsidR="00ED2DD1" w:rsidRPr="00AC5253">
        <w:rPr>
          <w:b/>
          <w:bCs/>
        </w:rPr>
        <w:t xml:space="preserve"> </w:t>
      </w:r>
      <w:r w:rsidR="002E0F43" w:rsidRPr="00AC5253">
        <w:rPr>
          <w:b/>
          <w:bCs/>
        </w:rPr>
        <w:t>8</w:t>
      </w:r>
      <w:r w:rsidR="00ED2DD1" w:rsidRPr="00AC5253">
        <w:rPr>
          <w:b/>
          <w:bCs/>
        </w:rPr>
        <w:t xml:space="preserve"> </w:t>
      </w:r>
      <w:r w:rsidR="00DF1073" w:rsidRPr="00AC5253">
        <w:rPr>
          <w:b/>
          <w:bCs/>
        </w:rPr>
        <w:t>do SWZ</w:t>
      </w:r>
      <w:r w:rsidR="00DF1073" w:rsidRPr="001B3017">
        <w:t>)</w:t>
      </w:r>
      <w:r w:rsidR="006902ED" w:rsidRPr="001B3017">
        <w:t>, wykazując jednocześnie prawo do</w:t>
      </w:r>
      <w:r w:rsidR="00F54654">
        <w:t> </w:t>
      </w:r>
      <w:r w:rsidR="006902ED" w:rsidRPr="001B3017">
        <w:t>reprezentacji Wykonawcy.</w:t>
      </w:r>
    </w:p>
    <w:p w14:paraId="4480C74F" w14:textId="6FB90BE4" w:rsidR="00AC5253" w:rsidRDefault="001B3AB3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1B3017">
        <w:t xml:space="preserve">W przypadku pozytywnej weryfikacji umocowania, prawidłowości danych wskazanych </w:t>
      </w:r>
      <w:r w:rsidRPr="00926F29">
        <w:t>w</w:t>
      </w:r>
      <w:r w:rsidR="007028E2" w:rsidRPr="00926F29">
        <w:t> </w:t>
      </w:r>
      <w:r w:rsidR="005714BD" w:rsidRPr="00926F29">
        <w:t>o</w:t>
      </w:r>
      <w:r w:rsidRPr="00926F29">
        <w:t>świadczeniu o zachowaniu poufnośc</w:t>
      </w:r>
      <w:r w:rsidR="006C428A" w:rsidRPr="00926F29">
        <w:t>i</w:t>
      </w:r>
      <w:r w:rsidR="00470759" w:rsidRPr="00926F29">
        <w:t xml:space="preserve"> </w:t>
      </w:r>
      <w:r w:rsidR="00835CEC" w:rsidRPr="001B3017">
        <w:t>(</w:t>
      </w:r>
      <w:r w:rsidR="00835CEC" w:rsidRPr="00AC5253">
        <w:rPr>
          <w:b/>
          <w:bCs/>
        </w:rPr>
        <w:t>Załącznik nr</w:t>
      </w:r>
      <w:r w:rsidR="00ED2DD1" w:rsidRPr="00AC5253">
        <w:rPr>
          <w:b/>
          <w:bCs/>
        </w:rPr>
        <w:t xml:space="preserve"> </w:t>
      </w:r>
      <w:r w:rsidR="002E0F43" w:rsidRPr="00AC5253">
        <w:rPr>
          <w:b/>
          <w:bCs/>
        </w:rPr>
        <w:t>8</w:t>
      </w:r>
      <w:r w:rsidR="00ED2DD1" w:rsidRPr="00AC5253">
        <w:rPr>
          <w:b/>
          <w:bCs/>
        </w:rPr>
        <w:t xml:space="preserve"> </w:t>
      </w:r>
      <w:r w:rsidR="00835CEC" w:rsidRPr="00AC5253">
        <w:rPr>
          <w:b/>
          <w:bCs/>
        </w:rPr>
        <w:t>do SWZ</w:t>
      </w:r>
      <w:r w:rsidR="00835CEC" w:rsidRPr="001B3017">
        <w:t>), d</w:t>
      </w:r>
      <w:r w:rsidR="004031AA" w:rsidRPr="001B3017">
        <w:t>okumenty poufne, o</w:t>
      </w:r>
      <w:r w:rsidR="007028E2" w:rsidRPr="001B3017">
        <w:t> </w:t>
      </w:r>
      <w:r w:rsidR="004031AA" w:rsidRPr="001B3017">
        <w:t xml:space="preserve">których mowa w pkt 1.4.14, Zamawiający przekaże </w:t>
      </w:r>
      <w:r w:rsidR="00DB01C9" w:rsidRPr="001B3017">
        <w:t>zarejestrowanym na</w:t>
      </w:r>
      <w:r w:rsidR="00C82CF8">
        <w:t xml:space="preserve"> </w:t>
      </w:r>
      <w:r w:rsidR="00DB01C9" w:rsidRPr="001B3017">
        <w:t>Platformie zakupowej GK PGE Wykona</w:t>
      </w:r>
      <w:r w:rsidR="007028E2" w:rsidRPr="001B3017">
        <w:t>w</w:t>
      </w:r>
      <w:r w:rsidR="00DB01C9" w:rsidRPr="001B3017">
        <w:t>co</w:t>
      </w:r>
      <w:r w:rsidR="007028E2" w:rsidRPr="001B3017">
        <w:t>m</w:t>
      </w:r>
      <w:r w:rsidR="00DB01C9" w:rsidRPr="001B3017">
        <w:t xml:space="preserve"> </w:t>
      </w:r>
      <w:r w:rsidR="004031AA" w:rsidRPr="001B3017">
        <w:t>w</w:t>
      </w:r>
      <w:r w:rsidR="00C82CF8">
        <w:t> </w:t>
      </w:r>
      <w:r w:rsidR="004031AA" w:rsidRPr="001B3017">
        <w:t>Systemie Zakupowym</w:t>
      </w:r>
      <w:r w:rsidR="00CC2C17" w:rsidRPr="001B3017">
        <w:t>.</w:t>
      </w:r>
      <w:r w:rsidR="004031AA" w:rsidRPr="001B3017">
        <w:t xml:space="preserve"> </w:t>
      </w:r>
    </w:p>
    <w:p w14:paraId="6CF3A96E" w14:textId="029CED74" w:rsidR="004031AA" w:rsidRPr="001B3017" w:rsidRDefault="004031AA" w:rsidP="001E33AB">
      <w:pPr>
        <w:pStyle w:val="Nagwek3"/>
        <w:keepNext w:val="0"/>
        <w:keepLines w:val="0"/>
        <w:numPr>
          <w:ilvl w:val="3"/>
          <w:numId w:val="15"/>
        </w:numPr>
        <w:ind w:left="2410"/>
      </w:pPr>
      <w:r w:rsidRPr="001B3017">
        <w:t>Wykonawcy, od momentu opublikowania SWZ, mają możliwość wystąpienia do</w:t>
      </w:r>
      <w:r w:rsidR="00D9541A">
        <w:t> </w:t>
      </w:r>
      <w:r w:rsidRPr="001B3017">
        <w:t>Zamawiającego o</w:t>
      </w:r>
      <w:r w:rsidR="00250548" w:rsidRPr="001B3017">
        <w:t> </w:t>
      </w:r>
      <w:r w:rsidRPr="001B3017">
        <w:t>udostępnienie dokumentów wskazanych w pkt 1.4.14, zgodnie z opisaną wyżej procedurą. Zamawiający uzna, że Wykonawcy mieli możliwość zapoznania się z dokumentami, wskazanymi w</w:t>
      </w:r>
      <w:r w:rsidR="00250548" w:rsidRPr="001B3017">
        <w:t> </w:t>
      </w:r>
      <w:r w:rsidRPr="001B3017">
        <w:t xml:space="preserve">pkt 1.4.14 SWZ najpóźniej od 3 dnia </w:t>
      </w:r>
      <w:r w:rsidRPr="001B3017">
        <w:lastRenderedPageBreak/>
        <w:t xml:space="preserve">roboczego, liczonego od dnia publikacji SWZ. Wykonawcy, działając z należytą starannością, powinni </w:t>
      </w:r>
      <w:r w:rsidRPr="00926F29">
        <w:t xml:space="preserve">podpisać </w:t>
      </w:r>
      <w:r w:rsidR="00670521" w:rsidRPr="00926F29">
        <w:rPr>
          <w:iCs/>
        </w:rPr>
        <w:t>o</w:t>
      </w:r>
      <w:r w:rsidR="00357F6C" w:rsidRPr="00926F29">
        <w:rPr>
          <w:iCs/>
        </w:rPr>
        <w:t>świadczenie o zachowaniu poufności</w:t>
      </w:r>
      <w:r w:rsidR="00F94364" w:rsidRPr="00926F29">
        <w:rPr>
          <w:iCs/>
        </w:rPr>
        <w:t xml:space="preserve"> </w:t>
      </w:r>
      <w:r w:rsidRPr="00926F29">
        <w:t>niezwłocznie po publikacji SWZ. Zwłoka Wykonawcy</w:t>
      </w:r>
      <w:r w:rsidR="00535167" w:rsidRPr="00926F29">
        <w:t xml:space="preserve"> </w:t>
      </w:r>
      <w:r w:rsidRPr="00926F29">
        <w:t>w</w:t>
      </w:r>
      <w:r w:rsidR="00143F3C" w:rsidRPr="00926F29">
        <w:t xml:space="preserve"> </w:t>
      </w:r>
      <w:r w:rsidR="005F444D" w:rsidRPr="00926F29">
        <w:t>przekaz</w:t>
      </w:r>
      <w:r w:rsidR="00250548" w:rsidRPr="00926F29">
        <w:t>an</w:t>
      </w:r>
      <w:r w:rsidR="005F444D" w:rsidRPr="00926F29">
        <w:t xml:space="preserve">iu podpisanego </w:t>
      </w:r>
      <w:r w:rsidRPr="001B3017">
        <w:t>nie może stanowić podstawy domagania się wydłużenia terminu składania Ofert.</w:t>
      </w:r>
    </w:p>
    <w:p w14:paraId="6D4150D8" w14:textId="77777777" w:rsidR="002C2C7A" w:rsidRDefault="00FE1946" w:rsidP="002C2C7A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FE1946">
        <w:rPr>
          <w:rStyle w:val="wyrnienie"/>
          <w:b w:val="0"/>
        </w:rPr>
        <w:t xml:space="preserve">Wszelkie informacje uzyskane przez </w:t>
      </w:r>
      <w:r w:rsidR="00E72267">
        <w:rPr>
          <w:rStyle w:val="wyrnienie"/>
          <w:b w:val="0"/>
        </w:rPr>
        <w:t>s</w:t>
      </w:r>
      <w:r w:rsidRPr="00FE1946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221DA79C" w14:textId="77777777" w:rsidR="0064788E" w:rsidRDefault="002C2C7A" w:rsidP="0064788E">
      <w:pPr>
        <w:pStyle w:val="Nagwek3"/>
        <w:keepNext w:val="0"/>
        <w:keepLines w:val="0"/>
        <w:numPr>
          <w:ilvl w:val="2"/>
          <w:numId w:val="20"/>
        </w:numPr>
        <w:ind w:left="1276"/>
        <w:rPr>
          <w:rStyle w:val="wyrnienie"/>
          <w:b w:val="0"/>
        </w:rPr>
      </w:pPr>
      <w:r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6AF07E0D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End w:id="26"/>
      <w:bookmarkEnd w:id="27"/>
      <w:bookmarkEnd w:id="28"/>
      <w:bookmarkEnd w:id="29"/>
      <w:bookmarkEnd w:id="30"/>
      <w:sdt>
        <w:sdtPr>
          <w:rPr>
            <w:b/>
            <w:bCs/>
          </w:rPr>
          <w:alias w:val="AUTOMAT- NIE uzupełniaj"/>
          <w:tag w:val=""/>
          <w:id w:val="1849373963"/>
          <w:placeholder>
            <w:docPart w:val="2A7F409DA7974DFB9E899E7B54BEFB4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17C89">
            <w:rPr>
              <w:b/>
              <w:bCs/>
            </w:rPr>
            <w:t xml:space="preserve">„Wykonanie systemu </w:t>
          </w:r>
          <w:proofErr w:type="spellStart"/>
          <w:r w:rsidR="00717C89">
            <w:rPr>
              <w:b/>
              <w:bCs/>
            </w:rPr>
            <w:t>ppoż</w:t>
          </w:r>
          <w:proofErr w:type="spellEnd"/>
          <w:r w:rsidR="00717C89">
            <w:rPr>
              <w:b/>
              <w:bCs/>
            </w:rPr>
            <w:t xml:space="preserve"> na Podstacji Trakcyjnej Zachodnia”</w:t>
          </w:r>
        </w:sdtContent>
      </w:sdt>
      <w:r w:rsidRPr="00865341">
        <w:t xml:space="preserve"> </w:t>
      </w:r>
      <w:bookmarkStart w:id="32" w:name="_Toc516566314"/>
      <w:bookmarkStart w:id="33" w:name="_Toc516581582"/>
    </w:p>
    <w:p w14:paraId="1E96E345" w14:textId="486DBA8E" w:rsidR="006E100D" w:rsidRPr="004D6299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 </w:t>
      </w:r>
      <w:r w:rsidRPr="00865341">
        <w:rPr>
          <w:b/>
        </w:rPr>
        <w:t>Załącznik nr 1 do SWZ</w:t>
      </w:r>
      <w:r w:rsidR="00D4622C">
        <w:rPr>
          <w:b/>
        </w:rPr>
        <w:t xml:space="preserve"> oraz </w:t>
      </w:r>
      <w:r w:rsidR="00D4622C" w:rsidRPr="004D6299">
        <w:t xml:space="preserve">Standardy techniczne Zeszyt XXIV Wymagania ochrony przeciwpożarowej </w:t>
      </w:r>
      <w:r w:rsidR="00D4622C" w:rsidRPr="004D6299">
        <w:rPr>
          <w:b/>
          <w:bCs/>
        </w:rPr>
        <w:t>Załącznik nr 1A do SWZ</w:t>
      </w:r>
      <w:r w:rsidRPr="004D6299">
        <w:t>.</w:t>
      </w:r>
    </w:p>
    <w:p w14:paraId="1D99878A" w14:textId="328EA290" w:rsidR="006E100D" w:rsidRPr="00705C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>zleceniach mogących powodować konflikt interesów w przypadku realizacji Zamówienia oraz który spełnia warunki do realizacji Zamówienia w sposób bezstronny i rzetelny/nie wykonuje i w okresie wykonywania Zamówienia nie będzie wykonywać zleceń powodujących konflikt interesów z interesami GK PGE oraz spełnia warunek do realizacji usług</w:t>
      </w:r>
      <w:r w:rsidR="003F7353">
        <w:t xml:space="preserve"> </w:t>
      </w:r>
      <w:r w:rsidRPr="00865341">
        <w:t>objętych przedmiotem Zamówienia w sposób bezstronny i rzetelny.</w:t>
      </w:r>
    </w:p>
    <w:p w14:paraId="25F178D3" w14:textId="4BAA0C87" w:rsidR="006E100D" w:rsidRPr="00865341" w:rsidRDefault="00F22ED6" w:rsidP="001E33AB">
      <w:pPr>
        <w:pStyle w:val="Nagwek2"/>
        <w:keepNext w:val="0"/>
        <w:keepLines w:val="0"/>
        <w:numPr>
          <w:ilvl w:val="1"/>
          <w:numId w:val="16"/>
        </w:numPr>
      </w:pPr>
      <w:r w:rsidRPr="00F22ED6">
        <w:t>Zamawiający wymaga gwarancji na warunkach określonych w OPZ</w:t>
      </w:r>
      <w:r w:rsidR="00216792">
        <w:t xml:space="preserve"> </w:t>
      </w:r>
      <w:r w:rsidR="00216792" w:rsidRPr="00216792">
        <w:t>(Opis Przedmiotu Zamówienia)</w:t>
      </w:r>
      <w:r w:rsidR="00216792">
        <w:t>,</w:t>
      </w:r>
      <w:r w:rsidR="00216792" w:rsidRPr="00216792">
        <w:t xml:space="preserve"> </w:t>
      </w:r>
      <w:r w:rsidR="00C01839">
        <w:t xml:space="preserve"> </w:t>
      </w:r>
      <w:r w:rsidR="00975652">
        <w:t>którego wymogi</w:t>
      </w:r>
      <w:r w:rsidR="00216792" w:rsidRPr="00216792">
        <w:t> mają pierwszeństwo nad </w:t>
      </w:r>
      <w:hyperlink r:id="rId18" w:history="1">
        <w:r w:rsidR="00216792" w:rsidRPr="00216792">
          <w:rPr>
            <w:rStyle w:val="Hipercze"/>
            <w:rFonts w:ascii="Verdana" w:hAnsi="Verdana"/>
            <w:sz w:val="18"/>
          </w:rPr>
          <w:t>OWZU</w:t>
        </w:r>
      </w:hyperlink>
      <w:r w:rsidR="00216792" w:rsidRPr="00216792">
        <w:t> (Ogólne Warunki Umów/Zamówienia)</w:t>
      </w:r>
      <w:r w:rsidR="00C01839">
        <w:t>, p</w:t>
      </w:r>
      <w:r w:rsidR="00C01839" w:rsidRPr="00865341">
        <w:t xml:space="preserve">ozostałe warunki </w:t>
      </w:r>
      <w:r w:rsidR="00C01839" w:rsidRPr="003F7353">
        <w:t xml:space="preserve">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102234554"/>
          <w:placeholder>
            <w:docPart w:val="2BAA611B35E9471FAAD8A19B62680CEC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01839">
            <w:rPr>
              <w:rFonts w:asciiTheme="minorHAnsi" w:hAnsiTheme="minorHAnsi" w:cstheme="minorHAnsi"/>
              <w:szCs w:val="22"/>
            </w:rPr>
            <w:t>usług</w:t>
          </w:r>
        </w:sdtContent>
      </w:sdt>
      <w:r w:rsidR="00C01839" w:rsidRPr="00865341">
        <w:t xml:space="preserve"> zostały określone w załączonym </w:t>
      </w:r>
      <w:r w:rsidR="00C01839" w:rsidRPr="003F7353">
        <w:t>OWZ</w:t>
      </w:r>
      <w:r w:rsidR="00C01839">
        <w:t>U</w:t>
      </w:r>
      <w:r w:rsidR="00C01839" w:rsidRPr="00865341">
        <w:t xml:space="preserve">, który stanowi </w:t>
      </w:r>
      <w:r w:rsidR="00C01839" w:rsidRPr="0086534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="006E100D" w:rsidRPr="0086534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p w14:paraId="28CB6B8A" w14:textId="77777777" w:rsidR="006E100D" w:rsidRPr="00865341" w:rsidRDefault="006E100D" w:rsidP="001E33AB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65341">
        <w:rPr>
          <w:b/>
        </w:rPr>
        <w:t>nie dopuszcza</w:t>
      </w:r>
      <w:r w:rsidRPr="00865341">
        <w:t xml:space="preserve"> składania Ofert częściowych.</w:t>
      </w:r>
      <w:bookmarkEnd w:id="32"/>
      <w:bookmarkEnd w:id="33"/>
      <w:r w:rsidRPr="00865341">
        <w:t xml:space="preserve"> </w:t>
      </w:r>
    </w:p>
    <w:bookmarkEnd w:id="31"/>
    <w:bookmarkEnd w:id="39"/>
    <w:bookmarkEnd w:id="40"/>
    <w:bookmarkEnd w:id="41"/>
    <w:p w14:paraId="213DAE77" w14:textId="4EFC7452" w:rsidR="0006787B" w:rsidRPr="00865341" w:rsidRDefault="0006787B" w:rsidP="003759AE">
      <w:pPr>
        <w:pStyle w:val="Nagwek3"/>
        <w:numPr>
          <w:ilvl w:val="2"/>
          <w:numId w:val="23"/>
        </w:numPr>
        <w:ind w:left="1560" w:hanging="709"/>
      </w:pPr>
      <w:r w:rsidRPr="00865341">
        <w:t>Zamawiający nie dopuszcza składania Oferty na niepełny zakres danej części.</w:t>
      </w:r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C2F988B" w14:textId="465C4934" w:rsidR="00C22825" w:rsidRDefault="00C22825" w:rsidP="00C22825">
      <w:pPr>
        <w:ind w:left="567"/>
      </w:pPr>
      <w:r>
        <w:t>Nie dotyczy</w:t>
      </w:r>
    </w:p>
    <w:p w14:paraId="10B7293E" w14:textId="77777777" w:rsidR="000453A3" w:rsidRDefault="000453A3" w:rsidP="00C22825">
      <w:pPr>
        <w:ind w:left="567"/>
      </w:pPr>
    </w:p>
    <w:p w14:paraId="1D820BEE" w14:textId="3A011821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nie przewiduje</w:t>
      </w:r>
      <w:r w:rsidRPr="002269EF">
        <w:t xml:space="preserve"> możliwości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0CB02A84" w14:textId="0BEC2318" w:rsidR="006E100D" w:rsidRPr="006E100D" w:rsidRDefault="006E100D" w:rsidP="001E33AB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5E11D7BF" w14:textId="1F799B68" w:rsidR="00681BF3" w:rsidRPr="00705CC1" w:rsidRDefault="00681BF3" w:rsidP="00364832">
      <w:pPr>
        <w:pStyle w:val="Styl2"/>
        <w:ind w:left="709" w:hanging="709"/>
      </w:pPr>
      <w:r w:rsidRPr="00705CC1">
        <w:t>3.1.</w:t>
      </w:r>
      <w:r w:rsidR="0035743F">
        <w:tab/>
      </w:r>
      <w:r w:rsidR="001874E1" w:rsidRPr="00705CC1">
        <w:t>Zamawiaj</w:t>
      </w:r>
      <w:r w:rsidR="006F5F63" w:rsidRPr="000266BC">
        <w:t>ą</w:t>
      </w:r>
      <w:r w:rsidR="0084105D" w:rsidRPr="00705CC1">
        <w:t>c</w:t>
      </w:r>
      <w:r w:rsidR="001874E1" w:rsidRPr="00705CC1">
        <w:t>y</w:t>
      </w:r>
      <w:r w:rsidR="009D3AE0" w:rsidRPr="00705CC1">
        <w:t xml:space="preserve"> może umożliwić na wniosek Wykonawcy przeprowadzenie wizji lokalnej.</w:t>
      </w:r>
      <w:r w:rsidRPr="00705CC1">
        <w:t xml:space="preserve"> Wykonawca może wziąć udział w wizji lokalnej w celu zbadania </w:t>
      </w:r>
      <w:r w:rsidR="00C661DF">
        <w:t>p</w:t>
      </w:r>
      <w:r w:rsidRPr="00705CC1">
        <w:t xml:space="preserve">rzedmiotu Zamówienia i jego otoczenia. </w:t>
      </w:r>
      <w:r w:rsidR="00AF3A08" w:rsidRPr="00705CC1">
        <w:t>Wykonawca jest zobowiązany wziąć udział w wizji lokalnej, jeżeli o taką wizję lokalną wystąpił.</w:t>
      </w:r>
      <w:r w:rsidR="00AF3A08" w:rsidRPr="000266BC">
        <w:t xml:space="preserve"> </w:t>
      </w:r>
      <w:r w:rsidRPr="00705CC1">
        <w:t xml:space="preserve">Udział w wizji lokalnej </w:t>
      </w:r>
      <w:r w:rsidRPr="00705CC1">
        <w:rPr>
          <w:b/>
          <w:bCs/>
        </w:rPr>
        <w:t>nie jest warunkiem koniecznym do złożenia Oferty</w:t>
      </w:r>
      <w:r w:rsidRPr="00705CC1">
        <w:t xml:space="preserve">. Brak </w:t>
      </w:r>
      <w:r w:rsidR="00A40C19">
        <w:t>przeprowadzenia</w:t>
      </w:r>
      <w:r w:rsidRPr="00705CC1">
        <w:t xml:space="preserve"> wizji lokalnej </w:t>
      </w:r>
      <w:r w:rsidRPr="00705CC1">
        <w:rPr>
          <w:b/>
          <w:bCs/>
        </w:rPr>
        <w:t>nie stanowi przesłanki do odrzucenia Oferty</w:t>
      </w:r>
      <w:r w:rsidRPr="00705CC1">
        <w:t xml:space="preserve">. </w:t>
      </w:r>
    </w:p>
    <w:p w14:paraId="296B1711" w14:textId="77777777" w:rsidR="00DC6D41" w:rsidRDefault="006E100D" w:rsidP="001E33AB">
      <w:pPr>
        <w:pStyle w:val="Styl2"/>
        <w:numPr>
          <w:ilvl w:val="1"/>
          <w:numId w:val="25"/>
        </w:numPr>
        <w:rPr>
          <w:i/>
        </w:rPr>
      </w:pPr>
      <w:r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Pr="004E2379">
        <w:rPr>
          <w:b/>
          <w:bCs/>
        </w:rPr>
        <w:t>przeprowadzona</w:t>
      </w:r>
      <w:r w:rsidRPr="004E2379">
        <w:t xml:space="preserve"> </w:t>
      </w:r>
      <w:r w:rsidR="00031DCB" w:rsidRPr="004E2379">
        <w:t>n</w:t>
      </w:r>
      <w:r w:rsidRPr="004E2379">
        <w:t xml:space="preserve">a wniosek Wykonawców. </w:t>
      </w:r>
    </w:p>
    <w:p w14:paraId="152F3786" w14:textId="77777777" w:rsidR="00DB0F96" w:rsidRDefault="006E100D" w:rsidP="001E33AB">
      <w:pPr>
        <w:pStyle w:val="Styl2"/>
        <w:numPr>
          <w:ilvl w:val="1"/>
          <w:numId w:val="25"/>
        </w:numPr>
      </w:pPr>
      <w:r w:rsidRPr="004E2379">
        <w:lastRenderedPageBreak/>
        <w:t>Osobą odpowiedzialną za przeprowadzenie wizji lokalnej będzie:</w:t>
      </w:r>
      <w:r w:rsidR="00D255EE">
        <w:t xml:space="preserve"> </w:t>
      </w:r>
    </w:p>
    <w:p w14:paraId="3427709E" w14:textId="77777777" w:rsidR="00DB0F96" w:rsidRDefault="00DB0F96" w:rsidP="00DB0F96">
      <w:pPr>
        <w:pStyle w:val="Styl2"/>
        <w:spacing w:before="0" w:after="0"/>
        <w:ind w:left="360" w:firstLine="0"/>
      </w:pPr>
      <w:r>
        <w:t>Kierownik Rejonu Serwisowego</w:t>
      </w:r>
    </w:p>
    <w:p w14:paraId="57E9825E" w14:textId="77777777" w:rsidR="00E21DEE" w:rsidRDefault="00E21DEE" w:rsidP="009C4990">
      <w:pPr>
        <w:pStyle w:val="Styl2"/>
        <w:spacing w:before="0" w:after="0"/>
        <w:ind w:left="360" w:firstLine="349"/>
        <w:rPr>
          <w:b/>
          <w:bCs/>
        </w:rPr>
      </w:pPr>
      <w:r w:rsidRPr="00E21DEE">
        <w:rPr>
          <w:b/>
          <w:bCs/>
        </w:rPr>
        <w:t xml:space="preserve">Paweł Pruk </w:t>
      </w:r>
    </w:p>
    <w:p w14:paraId="009698AB" w14:textId="6F0CC4DF" w:rsidR="00DB0F96" w:rsidRDefault="00E21DEE" w:rsidP="009C4990">
      <w:pPr>
        <w:pStyle w:val="Styl2"/>
        <w:spacing w:before="0" w:after="0"/>
        <w:ind w:left="360" w:firstLine="349"/>
      </w:pPr>
      <w:r w:rsidRPr="00E21DEE">
        <w:rPr>
          <w:b/>
          <w:bCs/>
        </w:rPr>
        <w:t>nr tel. 697 040 136</w:t>
      </w:r>
    </w:p>
    <w:p w14:paraId="2B490942" w14:textId="59CEB357" w:rsidR="00DB0F96" w:rsidRPr="00DB0F96" w:rsidRDefault="00DB0F96" w:rsidP="009C4990">
      <w:pPr>
        <w:pStyle w:val="Styl2"/>
        <w:spacing w:before="0" w:after="0"/>
        <w:ind w:left="360" w:firstLine="349"/>
      </w:pPr>
      <w:r>
        <w:t xml:space="preserve">e-mail: </w:t>
      </w:r>
      <w:hyperlink r:id="rId19" w:history="1">
        <w:r w:rsidR="00E21DEE" w:rsidRPr="007D05DF">
          <w:rPr>
            <w:rStyle w:val="Hipercze"/>
            <w:sz w:val="18"/>
          </w:rPr>
          <w:t>P.Pruk@pkpenergetyka.pl</w:t>
        </w:r>
      </w:hyperlink>
      <w:r>
        <w:t>;</w:t>
      </w:r>
    </w:p>
    <w:p w14:paraId="311B280A" w14:textId="77BAF027" w:rsidR="006E100D" w:rsidRPr="00DC6D41" w:rsidRDefault="006E100D" w:rsidP="00DB0F96">
      <w:pPr>
        <w:pStyle w:val="Styl2"/>
        <w:ind w:left="720" w:firstLine="0"/>
        <w:rPr>
          <w:i/>
        </w:rPr>
      </w:pPr>
      <w:r w:rsidRPr="004E2379">
        <w:t>Podczas wizji lokalnej nie będą udzielane przez przedstawicieli Zamawiającego odpowiedzi na pytania dotyczące przedmiotu Zamówienia lub SWZ. Pytania takie należy kierować za</w:t>
      </w:r>
      <w:r w:rsidR="009E5414">
        <w:t> </w:t>
      </w:r>
      <w:r w:rsidRPr="004E2379">
        <w:t>pośrednictwem Systemu Zakupowego w</w:t>
      </w:r>
      <w:r w:rsidR="002844BA">
        <w:t> </w:t>
      </w:r>
      <w:r w:rsidRPr="004E2379">
        <w:t>zakładce „Pytania/</w:t>
      </w:r>
      <w:r w:rsidR="00260857">
        <w:t>Odpowiedzi</w:t>
      </w:r>
      <w:r w:rsidRPr="004E2379">
        <w:t>”.</w:t>
      </w:r>
    </w:p>
    <w:p w14:paraId="3683E60C" w14:textId="77777777" w:rsidR="00031DCB" w:rsidRPr="004E4D21" w:rsidRDefault="00031DCB" w:rsidP="0058623A">
      <w:pPr>
        <w:pStyle w:val="Styl2"/>
      </w:pP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287B7F03" w14:textId="560E4468" w:rsidR="00311A4A" w:rsidRPr="00D255EE" w:rsidRDefault="005957C1" w:rsidP="000B0A08">
      <w:pPr>
        <w:pStyle w:val="Nagwek2"/>
        <w:keepNext w:val="0"/>
        <w:keepLines w:val="0"/>
        <w:numPr>
          <w:ilvl w:val="1"/>
          <w:numId w:val="17"/>
        </w:numPr>
        <w:ind w:left="567" w:hanging="567"/>
        <w:rPr>
          <w:szCs w:val="22"/>
        </w:rPr>
      </w:pPr>
      <w:r w:rsidRPr="00D255EE">
        <w:t xml:space="preserve">Realizacja </w:t>
      </w:r>
      <w:sdt>
        <w:sdtPr>
          <w:rPr>
            <w:rFonts w:cstheme="minorHAnsi"/>
          </w:rPr>
          <w:alias w:val="NIE UZUPEŁNIAJ, AUTOMAT!"/>
          <w:tag w:val=""/>
          <w:id w:val="250552323"/>
          <w:placeholder>
            <w:docPart w:val="FC6902A744A948C89F527119BECD8DDB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17C89">
            <w:rPr>
              <w:rFonts w:cstheme="minorHAnsi"/>
            </w:rPr>
            <w:t>usług</w:t>
          </w:r>
        </w:sdtContent>
      </w:sdt>
      <w:r w:rsidR="00E8010F">
        <w:rPr>
          <w:rFonts w:cstheme="minorHAnsi"/>
        </w:rPr>
        <w:t xml:space="preserve"> </w:t>
      </w:r>
      <w:r w:rsidR="0047754C">
        <w:t>będzie odbywała się</w:t>
      </w:r>
      <w:r w:rsidR="006E100D" w:rsidRPr="000552E0">
        <w:t xml:space="preserve"> sukcesywnie od</w:t>
      </w:r>
      <w:r w:rsidR="005924D4">
        <w:t> </w:t>
      </w:r>
      <w:r w:rsidR="006E100D" w:rsidRPr="000552E0">
        <w:t xml:space="preserve">dnia podpisania Umowy </w:t>
      </w:r>
      <w:r w:rsidR="006E100D" w:rsidRPr="00D255EE">
        <w:rPr>
          <w:b/>
          <w:bCs/>
        </w:rPr>
        <w:t xml:space="preserve">do dnia </w:t>
      </w:r>
      <w:r w:rsidR="00D255EE" w:rsidRPr="00D255EE">
        <w:rPr>
          <w:b/>
          <w:bCs/>
        </w:rPr>
        <w:t>30.06.2026</w:t>
      </w:r>
      <w:r w:rsidR="006E100D" w:rsidRPr="00D255EE">
        <w:rPr>
          <w:b/>
          <w:bCs/>
        </w:rPr>
        <w:t xml:space="preserve"> r.</w:t>
      </w: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przeciwko obrotowi gospodarczemu, o których mowa w art. 296–307 Kodeksu karnego, przestępstwo oszustwa, o którym mowa w art. 286 Kodeksu karnego, przestępstwo przeciwko wiarygodności dokumentów, </w:t>
      </w:r>
      <w:r w:rsidR="00F140EC">
        <w:lastRenderedPageBreak/>
        <w:t>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>zgodnie z punktem 9.4.2.14  Procedury</w:t>
      </w:r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 xml:space="preserve">Rozporządzeniu 269/2014 albo </w:t>
      </w:r>
      <w:r w:rsidR="007F6FB5" w:rsidRPr="00374E89">
        <w:lastRenderedPageBreak/>
        <w:t>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20CA20A8" w:rsidR="007F6FB5" w:rsidRPr="00095BEB" w:rsidRDefault="0008267F" w:rsidP="00095BEB">
      <w:pPr>
        <w:pStyle w:val="Styl3"/>
        <w:rPr>
          <w:b/>
          <w:bCs/>
        </w:rPr>
      </w:pPr>
      <w:r w:rsidRPr="00095BEB">
        <w:t>posiada</w:t>
      </w:r>
      <w:r w:rsidR="00CC5E67" w:rsidRPr="00095BEB">
        <w:t>ją</w:t>
      </w:r>
      <w:r w:rsidRPr="00095BEB">
        <w:t xml:space="preserve"> </w:t>
      </w:r>
      <w:r w:rsidR="007F6FB5" w:rsidRPr="00095BEB">
        <w:t>niezbędne zdolności techniczne lub zawodowe do zrealizowania Zakupu, w</w:t>
      </w:r>
      <w:r w:rsidR="00524ECC" w:rsidRPr="00095BEB">
        <w:t> </w:t>
      </w:r>
      <w:r w:rsidR="007F6FB5" w:rsidRPr="00095BEB">
        <w:t>szczególności wiedzę i doświadczenie oraz dysponu</w:t>
      </w:r>
      <w:r w:rsidR="00524ECC" w:rsidRPr="00095BEB">
        <w:t>je</w:t>
      </w:r>
      <w:r w:rsidR="007F6FB5" w:rsidRPr="00095BEB">
        <w:t xml:space="preserve"> potencjałem technicznym i</w:t>
      </w:r>
      <w:r w:rsidR="00524ECC" w:rsidRPr="00095BEB">
        <w:t> </w:t>
      </w:r>
      <w:r w:rsidR="007F6FB5" w:rsidRPr="00095BEB">
        <w:t>osobami zdolnymi do realizacji Zakupu</w:t>
      </w:r>
    </w:p>
    <w:p w14:paraId="5CA5016A" w14:textId="336390FD" w:rsidR="008418BC" w:rsidRPr="00095BEB" w:rsidRDefault="007F6FB5" w:rsidP="00095BEB">
      <w:pPr>
        <w:pStyle w:val="Styl2"/>
        <w:ind w:left="2268" w:firstLine="0"/>
        <w:outlineLvl w:val="2"/>
        <w:rPr>
          <w:b/>
          <w:bCs/>
        </w:rPr>
      </w:pPr>
      <w:r w:rsidRPr="00095BEB">
        <w:rPr>
          <w:b/>
          <w:bCs/>
        </w:rPr>
        <w:t>Zamawiający nie określa warunku w tym zakresie.</w:t>
      </w:r>
    </w:p>
    <w:p w14:paraId="4C865D0A" w14:textId="296B3C7C" w:rsidR="007F6FB5" w:rsidRPr="00E454B8" w:rsidRDefault="0008267F" w:rsidP="00095BEB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 xml:space="preserve">uprawnienia do prowadzenia określonej działalności gospodarczej lub zawodowej, jeżeli odrębne przepisy nakładają obowiązek posiadania takich uprawnień, </w:t>
      </w:r>
    </w:p>
    <w:p w14:paraId="4F2B5FEA" w14:textId="77777777" w:rsidR="00095BEB" w:rsidRDefault="007F6FB5" w:rsidP="00095BEB">
      <w:pPr>
        <w:pStyle w:val="Styl2"/>
        <w:ind w:left="2268" w:firstLine="0"/>
        <w:outlineLvl w:val="2"/>
        <w:rPr>
          <w:b/>
          <w:bCs/>
        </w:rPr>
      </w:pPr>
      <w:r w:rsidRPr="00095BEB">
        <w:rPr>
          <w:b/>
          <w:bCs/>
        </w:rPr>
        <w:t>Zamawiający nie określa warunku w tym zakresie</w:t>
      </w:r>
    </w:p>
    <w:p w14:paraId="75AC870F" w14:textId="5B68CE5D" w:rsidR="00095BEB" w:rsidRDefault="00095BEB" w:rsidP="00095BEB">
      <w:pPr>
        <w:pStyle w:val="Styl2"/>
        <w:ind w:left="2268" w:hanging="850"/>
        <w:outlineLvl w:val="2"/>
        <w:rPr>
          <w:b/>
          <w:bCs/>
        </w:rPr>
      </w:pPr>
      <w:r w:rsidRPr="00095BEB">
        <w:t>5.1.3.3.</w:t>
      </w:r>
      <w:r>
        <w:t xml:space="preserve"> </w:t>
      </w:r>
      <w:r w:rsidRPr="00095BEB">
        <w:t xml:space="preserve">znajdują się w sytuacji ekonomicznej lub finansowej zapewniającej wykonanie </w:t>
      </w:r>
      <w:r>
        <w:t xml:space="preserve"> </w:t>
      </w:r>
      <w:r w:rsidRPr="00095BEB">
        <w:t>Zakupu</w:t>
      </w:r>
      <w:r w:rsidRPr="00095BEB">
        <w:rPr>
          <w:b/>
          <w:bCs/>
        </w:rPr>
        <w:t xml:space="preserve"> </w:t>
      </w:r>
    </w:p>
    <w:p w14:paraId="5567F911" w14:textId="1864FF8D" w:rsidR="00020A75" w:rsidRPr="00095BEB" w:rsidRDefault="00095BEB" w:rsidP="00095BEB">
      <w:pPr>
        <w:pStyle w:val="Styl2"/>
        <w:ind w:left="2268" w:firstLine="0"/>
        <w:outlineLvl w:val="2"/>
        <w:rPr>
          <w:b/>
          <w:bCs/>
        </w:rPr>
      </w:pPr>
      <w:r w:rsidRPr="00095BEB">
        <w:rPr>
          <w:b/>
          <w:bCs/>
        </w:rPr>
        <w:t>Zamawiający nie określa warunku w tym zakresie</w:t>
      </w:r>
    </w:p>
    <w:p w14:paraId="304D397A" w14:textId="3BECAE6E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</w:t>
      </w:r>
      <w:r w:rsidR="00C0434A" w:rsidRPr="0089712F">
        <w:t>potwierdzenie</w:t>
      </w:r>
      <w:r w:rsidRPr="0089712F">
        <w:t xml:space="preserve">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095BEB" w:rsidRDefault="00AE5354" w:rsidP="00095BEB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</w:t>
      </w:r>
      <w:r w:rsidR="00FF63F9" w:rsidRPr="00095BEB">
        <w:t xml:space="preserve">wraz z </w:t>
      </w:r>
      <w:r w:rsidR="00FF63F9" w:rsidRPr="00095BEB">
        <w:rPr>
          <w:b/>
          <w:bCs/>
        </w:rPr>
        <w:t>Załącznikiem nr 2 do SWZ</w:t>
      </w:r>
      <w:r w:rsidR="009A3FCA" w:rsidRPr="00095BEB">
        <w:t xml:space="preserve"> </w:t>
      </w:r>
      <w:r w:rsidR="00FF63F9" w:rsidRPr="00095BEB">
        <w:t xml:space="preserve">przygotowany wg </w:t>
      </w:r>
      <w:r w:rsidR="00FF63F9" w:rsidRPr="00095BEB">
        <w:rPr>
          <w:b/>
          <w:bCs/>
        </w:rPr>
        <w:t xml:space="preserve">Załącznika nr </w:t>
      </w:r>
      <w:r w:rsidR="00C04E06" w:rsidRPr="00095BEB">
        <w:rPr>
          <w:b/>
          <w:bCs/>
        </w:rPr>
        <w:t>7</w:t>
      </w:r>
      <w:r w:rsidR="00FF63F9" w:rsidRPr="00095BEB">
        <w:rPr>
          <w:b/>
          <w:bCs/>
        </w:rPr>
        <w:t xml:space="preserve"> do SW</w:t>
      </w:r>
      <w:r w:rsidR="00842B65" w:rsidRPr="00095BEB">
        <w:rPr>
          <w:b/>
          <w:bCs/>
        </w:rPr>
        <w:t>Z,</w:t>
      </w:r>
    </w:p>
    <w:p w14:paraId="06D1B321" w14:textId="6A1A0CD8" w:rsidR="007F6FB5" w:rsidRPr="00374E89" w:rsidRDefault="004F6724" w:rsidP="0058623A">
      <w:pPr>
        <w:pStyle w:val="Styl2"/>
      </w:pPr>
      <w:r w:rsidRPr="00095BEB">
        <w:rPr>
          <w:b/>
          <w:bCs/>
          <w:u w:val="single"/>
        </w:rPr>
        <w:t>UWAGA:</w:t>
      </w:r>
      <w:r w:rsidRPr="00095BEB">
        <w:t xml:space="preserve"> </w:t>
      </w:r>
      <w:r w:rsidR="007F6FB5" w:rsidRPr="00095BEB">
        <w:t>W przypadku Wykonawców wspólnie ubiegających się o Zamówienie, przedmiotowe oświadczenie składa każdy z tych Wykonawców.</w:t>
      </w:r>
    </w:p>
    <w:p w14:paraId="35D1A4BF" w14:textId="467F912E" w:rsidR="007F6FB5" w:rsidRDefault="00F9614B" w:rsidP="0058623A">
      <w:pPr>
        <w:pStyle w:val="Styl2"/>
      </w:pPr>
      <w:r w:rsidRPr="00095BEB">
        <w:rPr>
          <w:b/>
          <w:bCs/>
          <w:u w:val="single"/>
        </w:rPr>
        <w:lastRenderedPageBreak/>
        <w:t>UWAGA:</w:t>
      </w:r>
      <w:r w:rsidRPr="00095BEB">
        <w:t xml:space="preserve"> </w:t>
      </w:r>
      <w:r w:rsidR="0008267F" w:rsidRPr="00095BEB">
        <w:t>W przypadku</w:t>
      </w:r>
      <w:r w:rsidR="00DB7317" w:rsidRPr="00095BEB">
        <w:t>,</w:t>
      </w:r>
      <w:r w:rsidR="00B150F7" w:rsidRPr="00095BEB">
        <w:t xml:space="preserve"> </w:t>
      </w:r>
      <w:r w:rsidR="007F6FB5" w:rsidRPr="00095BEB">
        <w:t xml:space="preserve">gdy </w:t>
      </w:r>
      <w:r w:rsidR="00DB7317" w:rsidRPr="00095BEB">
        <w:t>W</w:t>
      </w:r>
      <w:r w:rsidR="007F6FB5" w:rsidRPr="00095BEB">
        <w:t>ykonawca polega w celu wykazania warunków udziału w</w:t>
      </w:r>
      <w:r w:rsidRPr="00095BEB">
        <w:t> </w:t>
      </w:r>
      <w:r w:rsidR="00DB7317" w:rsidRPr="00095BEB">
        <w:t>P</w:t>
      </w:r>
      <w:r w:rsidR="007F6FB5" w:rsidRPr="00095BEB">
        <w:t xml:space="preserve">ostępowaniu na podmiotach udostępniających zasobny na które przypada ponad 10% wartości </w:t>
      </w:r>
      <w:r w:rsidR="00DB7317" w:rsidRPr="00095BEB">
        <w:t>Z</w:t>
      </w:r>
      <w:r w:rsidR="007F6FB5" w:rsidRPr="00095BEB">
        <w:t xml:space="preserve">amówienia, oświadczenie składają również te podmioty.   </w:t>
      </w:r>
    </w:p>
    <w:p w14:paraId="64296F38" w14:textId="069D2EB9" w:rsidR="00915576" w:rsidRPr="00095BEB" w:rsidRDefault="008A620F" w:rsidP="00095BEB">
      <w:pPr>
        <w:pStyle w:val="Styl3"/>
      </w:pPr>
      <w:r w:rsidRPr="00095BEB">
        <w:t xml:space="preserve">Dla Wykonawców wspólnie ubiegających się o </w:t>
      </w:r>
      <w:r w:rsidR="00DB7317" w:rsidRPr="00095BEB">
        <w:t>Z</w:t>
      </w:r>
      <w:r w:rsidRPr="00095BEB">
        <w:t>amówienie</w:t>
      </w:r>
      <w:r w:rsidR="00AE2397" w:rsidRPr="00095BEB">
        <w:t xml:space="preserve"> - w</w:t>
      </w:r>
      <w:r w:rsidR="00915576" w:rsidRPr="00095BEB">
        <w:t xml:space="preserve">zór oświadczenia stanowi </w:t>
      </w:r>
      <w:r w:rsidR="00915576" w:rsidRPr="00095BEB">
        <w:rPr>
          <w:b/>
          <w:bCs/>
        </w:rPr>
        <w:t xml:space="preserve">Załącznik nr </w:t>
      </w:r>
      <w:r w:rsidR="00C04E06" w:rsidRPr="00095BEB">
        <w:rPr>
          <w:b/>
          <w:bCs/>
        </w:rPr>
        <w:t>7</w:t>
      </w:r>
      <w:r w:rsidR="00915576" w:rsidRPr="00095BEB">
        <w:rPr>
          <w:b/>
          <w:bCs/>
        </w:rPr>
        <w:t xml:space="preserve"> do SWZ</w:t>
      </w:r>
      <w:r w:rsidR="00915576" w:rsidRPr="00095BEB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0973A2BC" w14:textId="04A3D51E" w:rsidR="0033104D" w:rsidRDefault="00FD4476" w:rsidP="00FD4476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562662">
        <w:t>,</w:t>
      </w:r>
    </w:p>
    <w:p w14:paraId="35A06A90" w14:textId="7454043E" w:rsidR="00562662" w:rsidRPr="00562662" w:rsidRDefault="00562662" w:rsidP="006B448A">
      <w:pPr>
        <w:pStyle w:val="Akapitzlist"/>
        <w:numPr>
          <w:ilvl w:val="2"/>
          <w:numId w:val="17"/>
        </w:numPr>
        <w:ind w:left="1418"/>
        <w:jc w:val="both"/>
      </w:pPr>
      <w:r w:rsidRPr="00FD4476">
        <w:rPr>
          <w:b/>
          <w:bCs/>
          <w:color w:val="000000" w:themeColor="text1"/>
        </w:rPr>
        <w:t xml:space="preserve">Zaświadczenie </w:t>
      </w:r>
      <w:r w:rsidR="006B448A">
        <w:rPr>
          <w:b/>
          <w:bCs/>
          <w:color w:val="000000" w:themeColor="text1"/>
        </w:rPr>
        <w:t>Zakładu</w:t>
      </w:r>
      <w:r>
        <w:rPr>
          <w:b/>
          <w:bCs/>
          <w:color w:val="000000" w:themeColor="text1"/>
        </w:rPr>
        <w:t xml:space="preserve"> </w:t>
      </w:r>
      <w:r w:rsidR="006B448A">
        <w:rPr>
          <w:b/>
          <w:bCs/>
          <w:color w:val="000000" w:themeColor="text1"/>
        </w:rPr>
        <w:t>Ubezpieczeń</w:t>
      </w:r>
      <w:r w:rsidR="006B448A">
        <w:rPr>
          <w:color w:val="000000" w:themeColor="text1"/>
        </w:rPr>
        <w:t xml:space="preserve"> </w:t>
      </w:r>
      <w:r w:rsidR="006B448A" w:rsidRPr="006B448A">
        <w:rPr>
          <w:b/>
          <w:bCs/>
          <w:color w:val="000000" w:themeColor="text1"/>
        </w:rPr>
        <w:t>Społecznych</w:t>
      </w:r>
      <w:r w:rsidR="006B448A">
        <w:rPr>
          <w:b/>
          <w:bCs/>
          <w:color w:val="000000" w:themeColor="text1"/>
        </w:rPr>
        <w:t>,</w:t>
      </w:r>
      <w:r w:rsidRPr="00FD4476">
        <w:rPr>
          <w:color w:val="000000" w:themeColor="text1"/>
        </w:rPr>
        <w:t xml:space="preserve"> wystawione nie wcześniej niż </w:t>
      </w:r>
      <w:r w:rsidRPr="00C31516">
        <w:rPr>
          <w:b/>
          <w:bCs/>
          <w:color w:val="000000" w:themeColor="text1"/>
        </w:rPr>
        <w:t>3</w:t>
      </w:r>
      <w:r w:rsidR="009E20D4">
        <w:rPr>
          <w:b/>
          <w:bCs/>
          <w:color w:val="000000" w:themeColor="text1"/>
        </w:rPr>
        <w:t> </w:t>
      </w:r>
      <w:r w:rsidRPr="00C31516">
        <w:rPr>
          <w:b/>
          <w:bCs/>
          <w:color w:val="000000" w:themeColor="text1"/>
        </w:rPr>
        <w:t>miesiące przed jego złożeniem</w:t>
      </w:r>
      <w:r w:rsidRPr="00FD4476">
        <w:rPr>
          <w:color w:val="000000" w:themeColor="text1"/>
        </w:rPr>
        <w:t>, potwierdzające, że Wykonawca nie zalega z</w:t>
      </w:r>
      <w:r>
        <w:t> </w:t>
      </w:r>
      <w:r w:rsidRPr="00FD4476">
        <w:rPr>
          <w:color w:val="000000" w:themeColor="text1"/>
        </w:rPr>
        <w:t xml:space="preserve">opłacaniem </w:t>
      </w:r>
      <w:r w:rsidR="006B448A">
        <w:rPr>
          <w:color w:val="000000" w:themeColor="text1"/>
        </w:rPr>
        <w:t>wymaganych składek</w:t>
      </w:r>
      <w:r w:rsidR="006B448A" w:rsidRPr="00081F79">
        <w:rPr>
          <w:i/>
          <w:iCs/>
          <w:color w:val="000000" w:themeColor="text1"/>
        </w:rPr>
        <w:t>,</w:t>
      </w:r>
    </w:p>
    <w:p w14:paraId="1D92B1D1" w14:textId="3768B705" w:rsidR="00D126F7" w:rsidRPr="00392333" w:rsidRDefault="00E211A8" w:rsidP="00392333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392333">
        <w:rPr>
          <w:b/>
          <w:bCs/>
          <w:u w:val="single"/>
        </w:rPr>
        <w:t>UWAGA:</w:t>
      </w:r>
      <w:r w:rsidRPr="00392333">
        <w:t xml:space="preserve"> W</w:t>
      </w:r>
      <w:r w:rsidR="00EB2052" w:rsidRPr="00392333">
        <w:t xml:space="preserve"> przypadku k</w:t>
      </w:r>
      <w:r w:rsidR="007F6FB5" w:rsidRPr="00392333">
        <w:t xml:space="preserve">onsorcjum należy złożyć </w:t>
      </w:r>
      <w:r w:rsidR="006B448A" w:rsidRPr="00392333">
        <w:t>zaświadczenia</w:t>
      </w:r>
      <w:r w:rsidR="007F6FB5" w:rsidRPr="00392333">
        <w:t xml:space="preserve"> dotyczące wszystkich jego członków</w:t>
      </w:r>
      <w:r w:rsidRPr="00392333">
        <w:t>.</w:t>
      </w:r>
      <w:r w:rsidR="007F6FB5" w:rsidRPr="00374E89">
        <w:t xml:space="preserve">  </w:t>
      </w: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dokona oceny spełnienia warunków udziału w Postępowaniu oraz barku podstaw wykluczenia, o których mowa w pkt. 5.1., według formuły „spełnia„/„nie spełnia”. Wykonawca niespełniającego choćby jednego warunku udziału w Postępowaniu podlega wykluczeniu.</w:t>
      </w:r>
    </w:p>
    <w:p w14:paraId="4B8F0BD6" w14:textId="485FEFD4" w:rsidR="00A90D60" w:rsidRPr="00374E89" w:rsidRDefault="008576C2" w:rsidP="001E33AB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A90D60">
        <w:lastRenderedPageBreak/>
        <w:t xml:space="preserve">W celu potwierdzenia spełniania warunków udziału w Postępowaniu Wykonawca </w:t>
      </w:r>
      <w:r w:rsidRPr="00374E89">
        <w:rPr>
          <w:b/>
          <w:bCs/>
        </w:rPr>
        <w:t>nie może polegać</w:t>
      </w:r>
      <w:r w:rsidRPr="00A90D60">
        <w:t xml:space="preserve"> na zdolnościach technicznych lub zawodowych lub sytuacji finansowej lub ekonomicznej podmiotów udostępniających zasoby. </w:t>
      </w:r>
    </w:p>
    <w:p w14:paraId="1536D690" w14:textId="77777777" w:rsidR="008576C2" w:rsidRPr="00547454" w:rsidRDefault="00AF2710" w:rsidP="00E5794A">
      <w:pPr>
        <w:pStyle w:val="Nagwek1"/>
      </w:pPr>
      <w:r w:rsidRPr="00547454">
        <w:t>WADIUM</w:t>
      </w:r>
    </w:p>
    <w:p w14:paraId="4FB867A5" w14:textId="10E06A03" w:rsidR="00D87A70" w:rsidRPr="00D21BCD" w:rsidRDefault="00AF2710" w:rsidP="001E33AB">
      <w:pPr>
        <w:pStyle w:val="Nagwek2"/>
        <w:keepNext w:val="0"/>
        <w:keepLines w:val="0"/>
        <w:numPr>
          <w:ilvl w:val="1"/>
          <w:numId w:val="17"/>
        </w:numPr>
        <w:rPr>
          <w:i/>
          <w:highlight w:val="green"/>
        </w:rPr>
      </w:pPr>
      <w:r w:rsidRPr="00547454">
        <w:t>Zamawiający</w:t>
      </w:r>
      <w:r w:rsidRPr="00D87A70">
        <w:t xml:space="preserve">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095BEB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095BEB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095BEB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095BEB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095BEB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Default="00AD5D1D" w:rsidP="00095BEB">
      <w:pPr>
        <w:pStyle w:val="Styl3"/>
      </w:pPr>
      <w:r>
        <w:t>podpis osob</w:t>
      </w:r>
      <w:r w:rsidR="1711C17A">
        <w:t>i</w:t>
      </w:r>
      <w:r>
        <w:t>sty.</w:t>
      </w:r>
    </w:p>
    <w:p w14:paraId="102198E5" w14:textId="159B5F50" w:rsidR="007C3BD0" w:rsidRPr="007C3BD0" w:rsidRDefault="007C3BD0" w:rsidP="007C3BD0">
      <w:pPr>
        <w:pStyle w:val="Nagwek1"/>
        <w:numPr>
          <w:ilvl w:val="0"/>
          <w:numId w:val="0"/>
        </w:numPr>
        <w:ind w:left="540"/>
        <w:rPr>
          <w:color w:val="auto"/>
        </w:rPr>
      </w:pPr>
      <w:r w:rsidRPr="007C3BD0">
        <w:rPr>
          <w:rStyle w:val="cf01"/>
          <w:color w:val="auto"/>
        </w:rPr>
        <w:t>Nie dopuszczamy faksymile (</w:t>
      </w:r>
      <w:r w:rsidRPr="007C3BD0">
        <w:rPr>
          <w:rFonts w:ascii="Segoe UI" w:hAnsi="Segoe UI" w:cs="Segoe UI"/>
          <w:color w:val="auto"/>
          <w:sz w:val="18"/>
          <w:szCs w:val="18"/>
        </w:rPr>
        <w:t>dokładne kopi</w:t>
      </w:r>
      <w:r>
        <w:rPr>
          <w:rFonts w:ascii="Segoe UI" w:hAnsi="Segoe UI" w:cs="Segoe UI"/>
          <w:color w:val="auto"/>
          <w:sz w:val="18"/>
          <w:szCs w:val="18"/>
        </w:rPr>
        <w:t xml:space="preserve">e </w:t>
      </w:r>
      <w:r w:rsidRPr="007C3BD0">
        <w:rPr>
          <w:rFonts w:ascii="Segoe UI" w:hAnsi="Segoe UI" w:cs="Segoe UI"/>
          <w:color w:val="auto"/>
          <w:sz w:val="18"/>
          <w:szCs w:val="18"/>
        </w:rPr>
        <w:t>/</w:t>
      </w:r>
      <w:r>
        <w:rPr>
          <w:rFonts w:ascii="Segoe UI" w:hAnsi="Segoe UI" w:cs="Segoe UI"/>
          <w:color w:val="auto"/>
          <w:sz w:val="18"/>
          <w:szCs w:val="18"/>
        </w:rPr>
        <w:t xml:space="preserve"> </w:t>
      </w:r>
      <w:r w:rsidRPr="007C3BD0">
        <w:rPr>
          <w:rFonts w:ascii="Segoe UI" w:hAnsi="Segoe UI" w:cs="Segoe UI"/>
          <w:color w:val="auto"/>
          <w:sz w:val="18"/>
          <w:szCs w:val="18"/>
        </w:rPr>
        <w:t>reprodukcje </w:t>
      </w:r>
      <w:hyperlink r:id="rId20" w:tooltip="Dokument" w:history="1">
        <w:r w:rsidRPr="007C3BD0">
          <w:rPr>
            <w:rStyle w:val="Hipercze"/>
            <w:rFonts w:ascii="Segoe UI" w:hAnsi="Segoe UI" w:cs="Segoe UI"/>
            <w:color w:val="auto"/>
            <w:sz w:val="18"/>
            <w:szCs w:val="18"/>
          </w:rPr>
          <w:t>dokumentu</w:t>
        </w:r>
      </w:hyperlink>
      <w:r w:rsidRPr="007C3BD0">
        <w:rPr>
          <w:rFonts w:ascii="Segoe UI" w:hAnsi="Segoe UI" w:cs="Segoe UI"/>
          <w:color w:val="auto"/>
          <w:sz w:val="18"/>
          <w:szCs w:val="18"/>
        </w:rPr>
        <w:t xml:space="preserve"> lub </w:t>
      </w:r>
      <w:hyperlink r:id="rId21" w:tooltip="Podpis" w:history="1">
        <w:r w:rsidRPr="007C3BD0">
          <w:rPr>
            <w:rStyle w:val="Hipercze"/>
            <w:rFonts w:ascii="Segoe UI" w:hAnsi="Segoe UI" w:cs="Segoe UI"/>
            <w:color w:val="auto"/>
            <w:sz w:val="18"/>
            <w:szCs w:val="18"/>
          </w:rPr>
          <w:t>podpisu</w:t>
        </w:r>
      </w:hyperlink>
      <w:r w:rsidRPr="007C3BD0">
        <w:rPr>
          <w:rFonts w:ascii="Segoe UI" w:hAnsi="Segoe UI" w:cs="Segoe UI"/>
          <w:color w:val="auto"/>
          <w:sz w:val="18"/>
          <w:szCs w:val="18"/>
        </w:rPr>
        <w:t>, wykonane sposobem mechanicznym, chemicznym bądź ręcznie</w:t>
      </w:r>
      <w:r>
        <w:rPr>
          <w:rFonts w:ascii="Segoe UI" w:hAnsi="Segoe UI" w:cs="Segoe UI"/>
          <w:color w:val="auto"/>
          <w:sz w:val="18"/>
          <w:szCs w:val="18"/>
        </w:rPr>
        <w:t>)</w:t>
      </w:r>
      <w:r w:rsidRPr="007C3BD0">
        <w:rPr>
          <w:rFonts w:ascii="Segoe UI" w:hAnsi="Segoe UI" w:cs="Segoe UI"/>
          <w:color w:val="auto"/>
          <w:sz w:val="18"/>
          <w:szCs w:val="18"/>
        </w:rPr>
        <w:t>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559C94E7" w:rsidR="005A4393" w:rsidRPr="008D13C2" w:rsidRDefault="0054745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547454">
        <w:rPr>
          <w:b/>
          <w:bCs/>
          <w:i/>
          <w:iCs/>
        </w:rPr>
        <w:t>nie dotyczy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lastRenderedPageBreak/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095BEB">
      <w:pPr>
        <w:pStyle w:val="Styl3"/>
        <w:numPr>
          <w:ilvl w:val="3"/>
          <w:numId w:val="22"/>
        </w:numPr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095BEB">
      <w:pPr>
        <w:pStyle w:val="Styl3"/>
        <w:numPr>
          <w:ilvl w:val="3"/>
          <w:numId w:val="22"/>
        </w:numPr>
      </w:pPr>
      <w:r w:rsidRPr="00D21BCD">
        <w:t>wskazanie sposobu reprezentacji konsorcjantów,</w:t>
      </w:r>
    </w:p>
    <w:p w14:paraId="2B5F4790" w14:textId="619D4F53" w:rsidR="00D21BCD" w:rsidRDefault="00913ED5" w:rsidP="00095BEB">
      <w:pPr>
        <w:pStyle w:val="Styl3"/>
        <w:numPr>
          <w:ilvl w:val="3"/>
          <w:numId w:val="22"/>
        </w:numPr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095BEB">
      <w:pPr>
        <w:pStyle w:val="Styl3"/>
        <w:numPr>
          <w:ilvl w:val="3"/>
          <w:numId w:val="22"/>
        </w:numPr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095BEB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095BEB">
      <w:pPr>
        <w:pStyle w:val="Styl3"/>
        <w:numPr>
          <w:ilvl w:val="3"/>
          <w:numId w:val="22"/>
        </w:numPr>
      </w:pPr>
      <w:r w:rsidRPr="00095BEB">
        <w:rPr>
          <w:rFonts w:eastAsiaTheme="minorHAnsi"/>
        </w:rPr>
        <w:t xml:space="preserve">czas obowiązywania umowy, który nie może być krótszy, niż termin realizacji </w:t>
      </w:r>
      <w:r w:rsidR="00F129E3" w:rsidRPr="00095BEB">
        <w:rPr>
          <w:rFonts w:eastAsiaTheme="minorHAnsi"/>
        </w:rPr>
        <w:t>Z</w:t>
      </w:r>
      <w:r w:rsidRPr="00095BEB">
        <w:rPr>
          <w:rFonts w:eastAsiaTheme="minorHAnsi"/>
        </w:rPr>
        <w:t>amówienia</w:t>
      </w:r>
      <w:r w:rsidR="0069272C" w:rsidRPr="00095BEB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1002AF33" w:rsidR="008B6262" w:rsidRPr="00B2041E" w:rsidRDefault="00B2041E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  <w:rPr>
          <w:i/>
          <w:iCs/>
        </w:rPr>
      </w:pPr>
      <w:r w:rsidRPr="00B2041E">
        <w:rPr>
          <w:i/>
          <w:iCs/>
        </w:rPr>
        <w:t>nie dotyczy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Pr="004569D1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4BE13CD1" w14:textId="7F154B9B" w:rsidR="0051475F" w:rsidRPr="004569D1" w:rsidRDefault="00784CFB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  <w:rPr>
          <w:i/>
          <w:iCs/>
        </w:rPr>
      </w:pPr>
      <w:r w:rsidRPr="004569D1">
        <w:rPr>
          <w:i/>
          <w:iCs/>
        </w:rPr>
        <w:t>Nie dotyczy</w:t>
      </w:r>
    </w:p>
    <w:p w14:paraId="03520F9C" w14:textId="74E0F8A2" w:rsidR="00F92E08" w:rsidRDefault="00150E8D" w:rsidP="004569D1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Inne dokumenty</w:t>
      </w:r>
      <w:r w:rsidR="004D6299">
        <w:t xml:space="preserve">: </w:t>
      </w:r>
      <w:r>
        <w:t>karty katalogowe, certyfikaty, deklaracje.</w:t>
      </w: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0DC3347E" w14:textId="7C8C58C8" w:rsidR="00CE34BD" w:rsidRPr="004569D1" w:rsidRDefault="004569D1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rPr>
          <w:i/>
          <w:iCs/>
          <w:color w:val="000000" w:themeColor="text1"/>
        </w:rPr>
      </w:pPr>
      <w:r w:rsidRPr="004569D1">
        <w:rPr>
          <w:i/>
          <w:iCs/>
          <w:color w:val="000000" w:themeColor="text1"/>
        </w:rPr>
        <w:t>Nie dotyczy</w:t>
      </w:r>
    </w:p>
    <w:p w14:paraId="2D0940AE" w14:textId="5583D9AB" w:rsidR="0069272C" w:rsidRDefault="0069272C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D02FF7">
        <w:rPr>
          <w:b/>
          <w:bCs/>
        </w:rPr>
        <w:t>Oświadczenie podmiotów udostępniających zasoby</w:t>
      </w:r>
      <w:r w:rsidRPr="0069272C">
        <w:t xml:space="preserve"> o </w:t>
      </w:r>
      <w:r w:rsidRPr="000C1B6A">
        <w:t xml:space="preserve">niepodleganiu </w:t>
      </w:r>
      <w:r w:rsidRPr="002B15A3">
        <w:t>wykluczeniu z</w:t>
      </w:r>
      <w:r w:rsidR="00D02FF7">
        <w:t> </w:t>
      </w:r>
      <w:r w:rsidRPr="002B15A3">
        <w:t>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69272C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4920EDF7" w14:textId="3DFA1752" w:rsidR="004E63F1" w:rsidRPr="004569D1" w:rsidRDefault="00B06E1A" w:rsidP="00473DF5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jc w:val="both"/>
        <w:rPr>
          <w:i/>
          <w:iCs/>
        </w:rPr>
      </w:pPr>
      <w:r w:rsidRPr="004569D1">
        <w:rPr>
          <w:i/>
          <w:iCs/>
          <w:color w:val="000000" w:themeColor="text1"/>
        </w:rPr>
        <w:lastRenderedPageBreak/>
        <w:t>Nie dotyczy</w:t>
      </w: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B2041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</w:t>
      </w:r>
      <w:r w:rsidRPr="00B2041E">
        <w:t xml:space="preserve">Oferty za pośrednictwem poczty elektronicznej przed upływem terminu składania </w:t>
      </w:r>
      <w:r w:rsidR="008D42A5" w:rsidRPr="00B2041E">
        <w:t>Ofert</w:t>
      </w:r>
      <w:r w:rsidRPr="00B2041E">
        <w:t>, na adre</w:t>
      </w:r>
      <w:r w:rsidR="00ED211D" w:rsidRPr="00B2041E">
        <w:t>s wskazany w punkcie 10.2. SWZ</w:t>
      </w:r>
      <w:r w:rsidRPr="00B2041E">
        <w:t>, zgodnie z</w:t>
      </w:r>
      <w:r w:rsidR="008470DC" w:rsidRPr="00B2041E">
        <w:t> </w:t>
      </w:r>
      <w:r w:rsidRPr="00B2041E">
        <w:t>poniższymi wytycznymi:</w:t>
      </w:r>
    </w:p>
    <w:p w14:paraId="64F4CDE5" w14:textId="106883FD" w:rsidR="00A3492D" w:rsidRPr="00B2041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B2041E">
        <w:t>Oferta</w:t>
      </w:r>
      <w:r w:rsidR="00FA5175" w:rsidRPr="00B2041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B2041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B2041E">
        <w:t>Hasło do otwarcia pliku Wykonawca przesyła w formie wiadomości SMS na numer telefonu komórkowego przekazany przez Zamawiającego pocztą elektroniczną po upływie term</w:t>
      </w:r>
      <w:r w:rsidR="008D42A5" w:rsidRPr="00B2041E">
        <w:t>inu na składanie Ofert</w:t>
      </w:r>
      <w:r w:rsidRPr="00B2041E">
        <w:t>.</w:t>
      </w:r>
    </w:p>
    <w:p w14:paraId="70A75B7A" w14:textId="16EEB8F4" w:rsidR="00A3492D" w:rsidRPr="00B2041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B2041E">
        <w:t>Wiadomość SMS powinna posiadać następujący format: „WYK. ….., Nazwa Wykonawcy, Hasło [hasło nie powinno się składać z więcej niż</w:t>
      </w:r>
      <w:r w:rsidR="00ED2DD1" w:rsidRPr="00B2041E">
        <w:t xml:space="preserve"> </w:t>
      </w:r>
      <w:r w:rsidR="00663B47" w:rsidRPr="00B2041E">
        <w:t>8</w:t>
      </w:r>
      <w:r w:rsidR="00ED2DD1" w:rsidRPr="00B2041E">
        <w:t xml:space="preserve"> </w:t>
      </w:r>
      <w:r w:rsidRPr="00B2041E">
        <w:t>znaków]”.</w:t>
      </w:r>
    </w:p>
    <w:p w14:paraId="5F6D508D" w14:textId="2E3B1DAD" w:rsidR="00A3492D" w:rsidRPr="00B2041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B2041E">
        <w:t>Zamawiający nie ponosi odpowiedzialności za zdarzenia wynikające z nienależyteg</w:t>
      </w:r>
      <w:r w:rsidR="008D42A5" w:rsidRPr="00B2041E">
        <w:t>o zabezpieczenia Oferty</w:t>
      </w:r>
      <w:r w:rsidRPr="00B2041E">
        <w:t xml:space="preserve"> przez Wykonawcę. </w:t>
      </w:r>
    </w:p>
    <w:p w14:paraId="7FB82D86" w14:textId="7B4BF275" w:rsidR="00A3492D" w:rsidRPr="00B2041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B2041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lastRenderedPageBreak/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przypadku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1F7F9A11" w14:textId="4677D474" w:rsidR="761740F4" w:rsidRDefault="46189B4F" w:rsidP="009C3B50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lastRenderedPageBreak/>
        <w:t>za pośrednictwem Systemu Zakupowego (</w:t>
      </w:r>
      <w:hyperlink r:id="rId22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1599064" w14:textId="0D57871D" w:rsidR="00A3492D" w:rsidRPr="00A3492D" w:rsidRDefault="00B06E1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>Barbara Umżyńska,</w:t>
      </w:r>
      <w:r w:rsidR="00A3492D" w:rsidRPr="007F7D40">
        <w:t xml:space="preserve"> Departament Zakupów PGE </w:t>
      </w:r>
      <w:r>
        <w:t>Holding Sp. z o.o.</w:t>
      </w:r>
      <w:r w:rsidR="00A3492D" w:rsidRPr="007F7D40">
        <w:t xml:space="preserve"> tel.  </w:t>
      </w:r>
      <w:r>
        <w:t>697 041 189;</w:t>
      </w:r>
      <w:r w:rsidR="00A3492D" w:rsidRPr="007F7D40">
        <w:t xml:space="preserve"> e-mail:  </w:t>
      </w:r>
      <w:r>
        <w:t>Barbara.Umżyńska@</w:t>
      </w:r>
      <w:r w:rsidR="00A3492D" w:rsidRPr="007F7D40">
        <w:t>gkpge.pl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52E7FC49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 w:rsidRPr="00B06E1A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POST/HZ/EO/HZL/00028/2026</w:t>
          </w:r>
        </w:sdtContent>
      </w:sdt>
      <w:r w:rsidR="00E766C3" w:rsidRPr="00B06E1A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3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4F2626AB" w:rsidR="004119DA" w:rsidRPr="006454D6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W dniu opublikowania Postępowania te</w:t>
      </w:r>
      <w:r w:rsidR="002D3BE8" w:rsidRPr="006454D6">
        <w:t>rmin składania Ofert</w:t>
      </w:r>
      <w:r w:rsidRPr="006454D6">
        <w:t xml:space="preserve"> został wyznaczony do dnia </w:t>
      </w:r>
      <w:r w:rsidR="00747973">
        <w:rPr>
          <w:b/>
          <w:bCs/>
        </w:rPr>
        <w:t>14.04.</w:t>
      </w:r>
      <w:r w:rsidRPr="00747973">
        <w:rPr>
          <w:b/>
          <w:bCs/>
        </w:rPr>
        <w:t>202</w:t>
      </w:r>
      <w:r w:rsidR="00B06E1A" w:rsidRPr="00747973">
        <w:rPr>
          <w:b/>
          <w:bCs/>
        </w:rPr>
        <w:t>6</w:t>
      </w:r>
      <w:r w:rsidRPr="00747973">
        <w:rPr>
          <w:b/>
          <w:bCs/>
        </w:rPr>
        <w:t xml:space="preserve"> r. do</w:t>
      </w:r>
      <w:r w:rsidR="00836E90" w:rsidRPr="00747973">
        <w:rPr>
          <w:b/>
          <w:bCs/>
        </w:rPr>
        <w:t xml:space="preserve"> godz</w:t>
      </w:r>
      <w:r w:rsidRPr="00747973">
        <w:rPr>
          <w:b/>
          <w:bCs/>
        </w:rPr>
        <w:t xml:space="preserve">. </w:t>
      </w:r>
      <w:r w:rsidR="00747973" w:rsidRPr="00747973">
        <w:rPr>
          <w:b/>
          <w:bCs/>
        </w:rPr>
        <w:t>10:</w:t>
      </w:r>
      <w:r w:rsidR="00747973">
        <w:rPr>
          <w:b/>
          <w:bCs/>
        </w:rPr>
        <w:t>00</w:t>
      </w:r>
      <w:r w:rsidRPr="006454D6">
        <w:t xml:space="preserve"> 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Oferty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r w:rsidRPr="004119DA">
        <w:t>rekomenduje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2E1E6C6D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 xml:space="preserve">, sporządzonego zgodnie z wymaganiami SWZ,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18259D1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25525" w:rsidRPr="009C3B50">
            <w:rPr>
              <w:rFonts w:asciiTheme="minorHAnsi" w:hAnsiTheme="minorHAnsi" w:cstheme="minorHAnsi"/>
              <w:b/>
              <w:bCs/>
              <w:szCs w:val="22"/>
            </w:rPr>
            <w:t>90 dni</w:t>
          </w:r>
        </w:sdtContent>
      </w:sdt>
      <w:r w:rsidR="00225525" w:rsidRPr="00A3492D">
        <w:t xml:space="preserve"> </w:t>
      </w:r>
      <w:r w:rsidRPr="00A3492D">
        <w:t>licząc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>którym mowa w pkt 12.2 powyżej, następuje wraz z przedłużeniem okresu ważności wadium albo,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 xml:space="preserve">„Cena netto” – waga 100% to jest 100 pkt </w:t>
      </w:r>
    </w:p>
    <w:p w14:paraId="0502D66B" w14:textId="77777777" w:rsidR="004119DA" w:rsidRPr="009C3B50" w:rsidRDefault="004119DA" w:rsidP="00681BDE">
      <w:pPr>
        <w:ind w:left="445" w:firstLine="576"/>
      </w:pPr>
      <w:r w:rsidRPr="009C3B50">
        <w:t>W kryterium „Cena netto” punkty zostaną przyznane zgodnie z poniższym wzorem:</w:t>
      </w:r>
    </w:p>
    <w:p w14:paraId="58E885CF" w14:textId="77777777" w:rsidR="004119DA" w:rsidRPr="009C3B50" w:rsidRDefault="004119DA" w:rsidP="00681BDE"/>
    <w:p w14:paraId="6B624637" w14:textId="77777777" w:rsidR="004119DA" w:rsidRPr="009C3B50" w:rsidRDefault="004119DA" w:rsidP="00681BDE">
      <w:pPr>
        <w:jc w:val="center"/>
        <w:rPr>
          <w:vertAlign w:val="subscript"/>
        </w:rPr>
      </w:pPr>
      <w:proofErr w:type="spellStart"/>
      <w:r w:rsidRPr="009C3B50">
        <w:t>C</w:t>
      </w:r>
      <w:r w:rsidRPr="009C3B50">
        <w:rPr>
          <w:vertAlign w:val="subscript"/>
        </w:rPr>
        <w:t>min</w:t>
      </w:r>
      <w:proofErr w:type="spellEnd"/>
    </w:p>
    <w:p w14:paraId="342C9B06" w14:textId="77777777" w:rsidR="004119DA" w:rsidRPr="009C3B50" w:rsidRDefault="004119DA" w:rsidP="00681BDE">
      <w:pPr>
        <w:jc w:val="center"/>
      </w:pPr>
      <w:r w:rsidRPr="009C3B50">
        <w:t>C = ---------------------- x 100 pkt</w:t>
      </w:r>
    </w:p>
    <w:p w14:paraId="2E441683" w14:textId="77777777" w:rsidR="004119DA" w:rsidRPr="004119DA" w:rsidRDefault="004119DA" w:rsidP="00681BDE">
      <w:pPr>
        <w:jc w:val="center"/>
      </w:pPr>
      <w:r w:rsidRPr="009C3B50">
        <w:t>C</w:t>
      </w:r>
      <w:r w:rsidRPr="009C3B50">
        <w:rPr>
          <w:vertAlign w:val="subscript"/>
        </w:rPr>
        <w:t>o</w:t>
      </w:r>
    </w:p>
    <w:p w14:paraId="0520778F" w14:textId="77777777" w:rsidR="004119DA" w:rsidRPr="00A85F3E" w:rsidRDefault="004119DA" w:rsidP="00681BDE">
      <w:pPr>
        <w:jc w:val="center"/>
        <w:rPr>
          <w:b/>
        </w:rPr>
      </w:pPr>
    </w:p>
    <w:p w14:paraId="499765D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4119DA">
        <w:t xml:space="preserve"> – liczba punktów przyznana Ofercie ocenianej w kryterium „Cena netto”</w:t>
      </w:r>
    </w:p>
    <w:p w14:paraId="502BC2F9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A85F3E">
        <w:rPr>
          <w:b/>
        </w:rPr>
        <w:t>C</w:t>
      </w:r>
      <w:r w:rsidRPr="00A85F3E">
        <w:rPr>
          <w:b/>
          <w:vertAlign w:val="subscript"/>
        </w:rPr>
        <w:t>min</w:t>
      </w:r>
      <w:proofErr w:type="spellEnd"/>
      <w:r w:rsidRPr="004119DA">
        <w:t xml:space="preserve"> – najniższa z zaoferowanych przez Wykonawców cen netto</w:t>
      </w:r>
    </w:p>
    <w:p w14:paraId="39E3B5AE" w14:textId="77777777" w:rsidR="004119DA" w:rsidRP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C</w:t>
      </w:r>
      <w:r w:rsidRPr="00A85F3E">
        <w:rPr>
          <w:b/>
          <w:vertAlign w:val="subscript"/>
        </w:rPr>
        <w:t>o</w:t>
      </w:r>
      <w:r w:rsidRPr="004119DA">
        <w:t xml:space="preserve"> – cena netto zaoferowana przez Wykonawcę, dla którego wynik jest obliczany </w:t>
      </w:r>
    </w:p>
    <w:p w14:paraId="6FBDAB46" w14:textId="77777777" w:rsidR="004119DA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A85F3E">
        <w:rPr>
          <w:b/>
        </w:rPr>
        <w:t>100 pkt</w:t>
      </w:r>
      <w:r w:rsidRPr="004119DA">
        <w:t xml:space="preserve"> – maksymalna liczba punktów do uzyskania w kryterium „Cena netto”</w:t>
      </w:r>
    </w:p>
    <w:p w14:paraId="059C517F" w14:textId="4313A381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Za najkorzystniejszą zostanie uznana Oferta, która uzyska najwyższą liczbę punktów na podstawie </w:t>
      </w:r>
      <w:r w:rsidRPr="009C3B50">
        <w:t>kryterium</w:t>
      </w:r>
      <w:r>
        <w:t xml:space="preserve"> oceny Ofert.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761740F4">
        <w:rPr>
          <w:rFonts w:ascii="Calibri" w:eastAsia="Calibri" w:hAnsi="Calibri" w:cs="Calibri"/>
          <w:sz w:val="22"/>
          <w:szCs w:val="22"/>
        </w:rPr>
        <w:t>Ocena</w:t>
      </w:r>
      <w:r w:rsidR="61242B71" w:rsidRPr="761740F4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20884DCB" w:rsidR="00F35569" w:rsidRPr="00F35569" w:rsidRDefault="004119DA" w:rsidP="004A4B68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lastRenderedPageBreak/>
        <w:t>ZABEZPIECZENIE NALEŻYTEGO WYKONANIA UMOWY</w:t>
      </w:r>
    </w:p>
    <w:p w14:paraId="1460CBC3" w14:textId="3614ACB7" w:rsidR="00F35569" w:rsidRPr="00F35569" w:rsidRDefault="008C65DD" w:rsidP="00D21BCD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nie wymaga wniesienia</w:t>
      </w:r>
      <w:r w:rsidRPr="00F35569">
        <w:rPr>
          <w:b/>
        </w:rPr>
        <w:t xml:space="preserve"> </w:t>
      </w:r>
      <w:r w:rsidRPr="00F35569">
        <w:t>zabezpieczenia</w:t>
      </w:r>
      <w:r w:rsidRPr="008C65DD">
        <w:t xml:space="preserve"> należytego wykonania </w:t>
      </w:r>
      <w:r w:rsidR="004359CA">
        <w:t>U</w:t>
      </w:r>
      <w:r w:rsidRPr="008C65DD">
        <w:t xml:space="preserve">mowy. </w:t>
      </w:r>
    </w:p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14203B7" w14:textId="1A9358C3" w:rsidR="008C65DD" w:rsidRPr="00070F97" w:rsidRDefault="1CE04162" w:rsidP="004F711E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653F7F">
        <w:rPr>
          <w:rFonts w:asciiTheme="minorHAnsi" w:eastAsia="Calibri" w:hAnsiTheme="minorHAnsi" w:cs="Calibri"/>
          <w:szCs w:val="18"/>
        </w:rPr>
        <w:t xml:space="preserve">Wykonawcy, którego Oferta zostanie wybrana jako Oferta najkorzystniejsza, zostanie udzielone Zamówienie zgodnie z postanowieniami </w:t>
      </w:r>
      <w:r w:rsidRPr="00070F97">
        <w:rPr>
          <w:rFonts w:asciiTheme="minorHAnsi" w:eastAsia="Calibri" w:hAnsiTheme="minorHAnsi" w:cs="Calibri"/>
          <w:szCs w:val="18"/>
        </w:rPr>
        <w:t>OWZ</w:t>
      </w:r>
      <w:r w:rsidR="00070F97" w:rsidRPr="00070F97">
        <w:rPr>
          <w:rFonts w:asciiTheme="minorHAnsi" w:eastAsia="Calibri" w:hAnsiTheme="minorHAnsi" w:cs="Calibri"/>
          <w:szCs w:val="18"/>
        </w:rPr>
        <w:t>U</w:t>
      </w:r>
      <w:r w:rsidR="00070F97">
        <w:rPr>
          <w:rFonts w:asciiTheme="minorHAnsi" w:eastAsia="Calibri" w:hAnsiTheme="minorHAnsi" w:cs="Calibri"/>
          <w:szCs w:val="18"/>
        </w:rPr>
        <w:t>.</w:t>
      </w:r>
    </w:p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7631D606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przypadku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64754E86" w14:textId="7FFD6F63" w:rsidR="00FB3FFA" w:rsidRPr="00D22E61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7229FA">
        <w:t xml:space="preserve">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AUTOMAT - NIE uzupełniaj"/>
          <w:tag w:val=""/>
          <w:id w:val="443892296"/>
          <w:placeholder>
            <w:docPart w:val="0BB1881C069F4F75BE4328F20A02EF06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72AE4" w:rsidRPr="00D22E61">
            <w:rPr>
              <w:rFonts w:asciiTheme="minorHAnsi" w:hAnsiTheme="minorHAnsi" w:cstheme="minorHAnsi"/>
              <w:b/>
              <w:bCs/>
              <w:szCs w:val="22"/>
            </w:rPr>
            <w:t>PGE ENERGETYKA KOLEJOWA OPERATOR Sp. z o.o.</w:t>
          </w:r>
        </w:sdtContent>
      </w:sdt>
      <w:r w:rsidRPr="00D22E61">
        <w:t xml:space="preserve"> </w:t>
      </w:r>
    </w:p>
    <w:p w14:paraId="035255A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 xml:space="preserve">lub pod adresem siedziby wskazanej w punkcie 18.1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lastRenderedPageBreak/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e-mail,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Wszelkie informacje dotyczące sposobu rejestracji i logowania do Systemu Zakupowego znajdują się </w:t>
      </w:r>
      <w:r w:rsidRPr="00DC2E4C">
        <w:lastRenderedPageBreak/>
        <w:t>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4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bmp</w:t>
      </w:r>
      <w:proofErr w:type="spellEnd"/>
      <w:r>
        <w:t>,  ,</w:t>
      </w:r>
      <w:proofErr w:type="spellStart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5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6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lastRenderedPageBreak/>
        <w:t>System Zakupowy po upływie terminu składania Ofert nie dopuści możliwości złożenia Oferty, tym samym zaleca się przygotowanie i złożenie Oferty z odpowiednim wyprzedzeniem.</w:t>
      </w:r>
    </w:p>
    <w:p w14:paraId="32628661" w14:textId="08D1E4F0" w:rsidR="0067694E" w:rsidRPr="009D03A1" w:rsidRDefault="0067694E" w:rsidP="001E33AB">
      <w:pPr>
        <w:pStyle w:val="Nagwek1"/>
        <w:numPr>
          <w:ilvl w:val="0"/>
          <w:numId w:val="19"/>
        </w:numPr>
      </w:pPr>
      <w:r w:rsidRPr="009D03A1">
        <w:t>PROCEDURA ODWOŁAWCZA</w:t>
      </w:r>
      <w:r w:rsidR="00784CFB">
        <w:t xml:space="preserve"> – nie dotyczy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77777777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1 </w:t>
            </w:r>
          </w:p>
        </w:tc>
        <w:tc>
          <w:tcPr>
            <w:tcW w:w="6520" w:type="dxa"/>
            <w:vAlign w:val="center"/>
          </w:tcPr>
          <w:p w14:paraId="26767BA7" w14:textId="3BAEE082" w:rsidR="00263331" w:rsidRP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0C6E8F">
              <w:rPr>
                <w:szCs w:val="18"/>
              </w:rPr>
              <w:t xml:space="preserve"> – osobny plik</w:t>
            </w:r>
          </w:p>
        </w:tc>
      </w:tr>
      <w:tr w:rsidR="00AB1653" w:rsidRPr="00263331" w14:paraId="763936D1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C7E35FB" w14:textId="28A0856E" w:rsidR="00AB1653" w:rsidRPr="00263331" w:rsidRDefault="00AB1653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1</w:t>
            </w:r>
            <w:r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10E9D912" w14:textId="30EAABE9" w:rsidR="00AB1653" w:rsidRPr="00B126A1" w:rsidRDefault="00AB1653" w:rsidP="006634D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 xml:space="preserve">Standardy techniczne Zeszyt XXIV Wymagania ochrony przeciwpożarowej – osobny plik, </w:t>
            </w:r>
            <w:r w:rsidRPr="000C6E8F">
              <w:rPr>
                <w:b/>
                <w:bCs/>
              </w:rPr>
              <w:t>poufny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716CF2D2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</w:t>
            </w:r>
            <w:r w:rsidR="00DA2468">
              <w:rPr>
                <w:szCs w:val="18"/>
              </w:rPr>
              <w:t>– tekst jednolity</w:t>
            </w:r>
          </w:p>
        </w:tc>
      </w:tr>
      <w:tr w:rsidR="00B23961" w:rsidRPr="00263331" w14:paraId="61C6152F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75677898" w14:textId="7853D42D" w:rsidR="00B23961" w:rsidRDefault="00B23961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>
              <w:rPr>
                <w:rFonts w:cs="Calibri"/>
                <w:b/>
                <w:szCs w:val="18"/>
              </w:rPr>
              <w:t>3</w:t>
            </w:r>
          </w:p>
        </w:tc>
        <w:tc>
          <w:tcPr>
            <w:tcW w:w="6520" w:type="dxa"/>
            <w:vAlign w:val="center"/>
          </w:tcPr>
          <w:p w14:paraId="1D8A680A" w14:textId="7C09F53C" w:rsidR="00B23961" w:rsidRPr="00B23961" w:rsidRDefault="00B23961" w:rsidP="00BD0C3A">
            <w:pPr>
              <w:jc w:val="both"/>
              <w:rPr>
                <w:i/>
                <w:iCs/>
                <w:szCs w:val="18"/>
              </w:rPr>
            </w:pPr>
            <w:r w:rsidRPr="00B23961">
              <w:rPr>
                <w:i/>
                <w:iCs/>
                <w:szCs w:val="18"/>
              </w:rPr>
              <w:t>Nie dotyczy</w:t>
            </w:r>
          </w:p>
        </w:tc>
      </w:tr>
      <w:tr w:rsidR="00B23961" w:rsidRPr="00263331" w14:paraId="7A18F15D" w14:textId="77777777" w:rsidTr="00BD0C3A">
        <w:trPr>
          <w:trHeight w:val="577"/>
        </w:trPr>
        <w:tc>
          <w:tcPr>
            <w:tcW w:w="1985" w:type="dxa"/>
            <w:shd w:val="clear" w:color="auto" w:fill="1A7466" w:themeFill="accent3"/>
          </w:tcPr>
          <w:p w14:paraId="2F0A09B6" w14:textId="650BD8AE" w:rsidR="00B23961" w:rsidRDefault="00B23961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>
              <w:rPr>
                <w:rFonts w:cs="Calibri"/>
                <w:b/>
                <w:szCs w:val="18"/>
              </w:rPr>
              <w:t>4</w:t>
            </w:r>
          </w:p>
        </w:tc>
        <w:tc>
          <w:tcPr>
            <w:tcW w:w="6520" w:type="dxa"/>
            <w:vAlign w:val="center"/>
          </w:tcPr>
          <w:p w14:paraId="2F2358F8" w14:textId="61C76045" w:rsidR="00B23961" w:rsidRDefault="00B23961" w:rsidP="00BD0C3A">
            <w:pPr>
              <w:jc w:val="both"/>
              <w:rPr>
                <w:szCs w:val="18"/>
              </w:rPr>
            </w:pPr>
            <w:r w:rsidRPr="00B23961">
              <w:rPr>
                <w:i/>
                <w:iCs/>
                <w:szCs w:val="18"/>
              </w:rPr>
              <w:t>Nie dotyczy</w:t>
            </w:r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1E8CA899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070F97">
              <w:rPr>
                <w:szCs w:val="18"/>
              </w:rPr>
              <w:t>OWZ</w:t>
            </w:r>
            <w:r w:rsidR="00070F97" w:rsidRPr="00070F97">
              <w:rPr>
                <w:szCs w:val="18"/>
              </w:rPr>
              <w:t>U</w:t>
            </w:r>
            <w:r w:rsidR="000C6E8F">
              <w:rPr>
                <w:szCs w:val="18"/>
              </w:rPr>
              <w:t xml:space="preserve"> – osobny plik</w:t>
            </w:r>
          </w:p>
        </w:tc>
      </w:tr>
      <w:tr w:rsidR="00CA1A5C" w:rsidRPr="00263331" w14:paraId="6AC805D6" w14:textId="77777777" w:rsidTr="00BD0C3A">
        <w:trPr>
          <w:trHeight w:val="479"/>
        </w:trPr>
        <w:tc>
          <w:tcPr>
            <w:tcW w:w="1985" w:type="dxa"/>
            <w:shd w:val="clear" w:color="auto" w:fill="1A7466" w:themeFill="accent3"/>
          </w:tcPr>
          <w:p w14:paraId="6E84343E" w14:textId="5BB786E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6</w:t>
            </w:r>
          </w:p>
        </w:tc>
        <w:tc>
          <w:tcPr>
            <w:tcW w:w="6520" w:type="dxa"/>
            <w:vAlign w:val="center"/>
          </w:tcPr>
          <w:p w14:paraId="60D51D0A" w14:textId="5A76FAE3" w:rsidR="00BD0C3A" w:rsidRPr="00263331" w:rsidRDefault="00784CFB" w:rsidP="00BD0C3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 w:rsidRPr="00B23961">
              <w:rPr>
                <w:i/>
                <w:iCs/>
                <w:szCs w:val="18"/>
              </w:rPr>
              <w:t>Nie dotyczy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664D5114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7824D71D" w14:textId="4B87426B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59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bookmarkEnd w:id="59"/>
            <w:r w:rsidR="004D4AC5">
              <w:rPr>
                <w:szCs w:val="18"/>
              </w:rPr>
              <w:t xml:space="preserve"> – tekst jednolity</w:t>
            </w:r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1BCD083D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1D5762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7F9C48E" w14:textId="5C9040FB" w:rsidR="00BD0C3A" w:rsidRPr="000C6E8F" w:rsidDel="00A04428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bCs/>
                <w:szCs w:val="18"/>
              </w:rPr>
            </w:pPr>
            <w:r w:rsidRPr="000C6E8F">
              <w:rPr>
                <w:rFonts w:cs="Calibri"/>
                <w:b/>
                <w:bCs/>
                <w:szCs w:val="18"/>
              </w:rPr>
              <w:t>Oświadczenie o zachowaniu poufności</w:t>
            </w:r>
            <w:r w:rsidR="0027418B" w:rsidRPr="000C6E8F">
              <w:rPr>
                <w:rFonts w:cs="Calibri"/>
                <w:b/>
                <w:bCs/>
                <w:szCs w:val="18"/>
              </w:rPr>
              <w:t xml:space="preserve"> </w:t>
            </w:r>
            <w:r w:rsidR="00DF66D9">
              <w:rPr>
                <w:rFonts w:cs="Calibri"/>
                <w:b/>
                <w:bCs/>
                <w:szCs w:val="18"/>
              </w:rPr>
              <w:t>– tekst jednolity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4ADD6236" w14:textId="1308DBF2" w:rsidR="00735FA3" w:rsidRPr="00367C9A" w:rsidRDefault="00735FA3" w:rsidP="00B0415A">
      <w:pPr>
        <w:jc w:val="right"/>
        <w:outlineLvl w:val="0"/>
        <w:rPr>
          <w:b/>
        </w:rPr>
      </w:pPr>
      <w:r w:rsidRPr="00367C9A">
        <w:rPr>
          <w:b/>
        </w:rPr>
        <w:lastRenderedPageBreak/>
        <w:t>ZAŁĄCZNIK NR 1 DO SWZ – OPIS PRZEDMIOTU ZAMÓWIENIA</w:t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757CA7A4" w14:textId="23D3A86D" w:rsidR="003574D1" w:rsidRDefault="003574D1">
      <w:pPr>
        <w:rPr>
          <w:b/>
        </w:rPr>
      </w:pPr>
      <w:r>
        <w:rPr>
          <w:b/>
        </w:rPr>
        <w:br w:type="page"/>
      </w: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lastRenderedPageBreak/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4B832AA9" w:rsidR="00F62662" w:rsidRPr="00F62662" w:rsidRDefault="00145EC4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A72AE4">
            <w:rPr>
              <w:rFonts w:cstheme="minorHAnsi"/>
              <w:b/>
              <w:bCs/>
            </w:rPr>
            <w:t>PGE ENERGETYKA KOLEJOWA OPERATOR Sp. z o.o.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6F01FC22" w:rsidR="00F62662" w:rsidRPr="00D21BCD" w:rsidRDefault="00145EC4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206AFD28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17C89">
            <w:rPr>
              <w:rFonts w:ascii="Verdana" w:hAnsi="Verdana" w:cstheme="majorBidi"/>
              <w:b/>
              <w:bCs/>
              <w:szCs w:val="26"/>
            </w:rPr>
            <w:t xml:space="preserve">„Wykonanie systemu </w:t>
          </w:r>
          <w:proofErr w:type="spellStart"/>
          <w:r w:rsidR="00717C89">
            <w:rPr>
              <w:rFonts w:ascii="Verdana" w:hAnsi="Verdana" w:cstheme="majorBidi"/>
              <w:b/>
              <w:bCs/>
              <w:szCs w:val="26"/>
            </w:rPr>
            <w:t>ppoż</w:t>
          </w:r>
          <w:proofErr w:type="spellEnd"/>
          <w:r w:rsidR="00717C89">
            <w:rPr>
              <w:rFonts w:ascii="Verdana" w:hAnsi="Verdana" w:cstheme="majorBidi"/>
              <w:b/>
              <w:bCs/>
              <w:szCs w:val="26"/>
            </w:rPr>
            <w:t xml:space="preserve"> na Podstacji Trakcyjnej Zachodnia”</w:t>
          </w:r>
        </w:sdtContent>
      </w:sdt>
    </w:p>
    <w:p w14:paraId="19EAABB1" w14:textId="451D2EC4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>
            <w:rPr>
              <w:b/>
              <w:bCs/>
            </w:rPr>
            <w:t>POST/HZ/EO/HZL/00028/2026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CE1093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976"/>
        <w:gridCol w:w="1640"/>
        <w:gridCol w:w="1400"/>
        <w:gridCol w:w="2347"/>
      </w:tblGrid>
      <w:tr w:rsidR="00C75417" w:rsidRPr="00604915" w14:paraId="2DAD6200" w14:textId="77777777" w:rsidTr="000E4537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0E4537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CE1093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0E4537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CE109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77777777" w:rsidR="00C75417" w:rsidRPr="00604915" w:rsidRDefault="00C75417" w:rsidP="00CE1093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Cena za ……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CE1093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CE1093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lastRenderedPageBreak/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263CAD05" w14:textId="4EC3CE6E" w:rsidR="00087646" w:rsidRPr="00C01839" w:rsidRDefault="00401E3B" w:rsidP="004569D1">
      <w:pPr>
        <w:pStyle w:val="Styl1"/>
        <w:numPr>
          <w:ilvl w:val="0"/>
          <w:numId w:val="8"/>
        </w:numPr>
        <w:ind w:left="851" w:hanging="284"/>
        <w:jc w:val="both"/>
        <w:rPr>
          <w:i/>
          <w:iCs/>
        </w:rPr>
      </w:pPr>
      <w:r>
        <w:t xml:space="preserve"> </w:t>
      </w:r>
      <w:r w:rsidR="00C01839" w:rsidRPr="00C01839">
        <w:rPr>
          <w:i/>
          <w:iCs/>
        </w:rPr>
        <w:t>nie dotyczy</w:t>
      </w:r>
      <w:r w:rsidR="002508BF" w:rsidRPr="00C01839">
        <w:rPr>
          <w:i/>
          <w:iCs/>
        </w:rPr>
        <w:t xml:space="preserve"> </w:t>
      </w:r>
    </w:p>
    <w:p w14:paraId="50CF7BBB" w14:textId="0DAA8DC6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 xml:space="preserve">Postępowaniu </w:t>
      </w:r>
      <w:r w:rsidRPr="004569D1">
        <w:rPr>
          <w:b/>
          <w:bCs/>
        </w:rPr>
        <w:t>nie zamierzamy</w:t>
      </w:r>
      <w:r w:rsidRPr="00805451">
        <w:t xml:space="preserve"> polegać na potencjale p</w:t>
      </w:r>
      <w:r w:rsidR="00B126A1" w:rsidRPr="00805451">
        <w:t>odmiotu udostępniającego zasoby,</w:t>
      </w:r>
      <w:r w:rsidRPr="002A1D1F">
        <w:t xml:space="preserve"> 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65CC0642" w:rsidR="009C5E9F" w:rsidRDefault="009C5E9F" w:rsidP="00CE1093">
      <w:pPr>
        <w:pStyle w:val="Styl1"/>
        <w:jc w:val="both"/>
      </w:pPr>
      <w:r>
        <w:t>Akceptujemy treść postanowień</w:t>
      </w:r>
      <w:r w:rsidR="00FD6B84">
        <w:t xml:space="preserve"> </w:t>
      </w:r>
      <w:r w:rsidR="00FD6B84" w:rsidRPr="00401E3B">
        <w:t>OWZ</w:t>
      </w:r>
      <w:r w:rsidR="00401E3B" w:rsidRPr="00401E3B">
        <w:t>U</w:t>
      </w:r>
      <w:r w:rsidRPr="00401E3B">
        <w:t xml:space="preserve"> załączonych do SWZ i</w:t>
      </w:r>
      <w:r w:rsidR="000F330D" w:rsidRPr="00401E3B">
        <w:t> </w:t>
      </w:r>
      <w:r w:rsidRPr="00401E3B">
        <w:t>w</w:t>
      </w:r>
      <w:r w:rsidR="000F330D" w:rsidRPr="00401E3B">
        <w:t> </w:t>
      </w:r>
      <w:r w:rsidRPr="00401E3B">
        <w:t xml:space="preserve">przypadku wyboru naszej Oferty </w:t>
      </w:r>
      <w:r w:rsidR="002F6D71" w:rsidRPr="00401E3B">
        <w:t>przyjmiemy Zamówienie do realizacji</w:t>
      </w:r>
      <w:r w:rsidR="002F6D71">
        <w:t xml:space="preserve"> </w:t>
      </w:r>
      <w:r>
        <w:t xml:space="preserve">na warunkach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145EC4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145EC4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2E6A678F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9C3B50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145EC4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145EC4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3805BFFF" w:rsidR="00034147" w:rsidRPr="00B23961" w:rsidRDefault="00B23961" w:rsidP="00D21BCD">
      <w:pPr>
        <w:pStyle w:val="Styl1"/>
        <w:jc w:val="both"/>
        <w:rPr>
          <w:i/>
          <w:iCs/>
        </w:rPr>
      </w:pPr>
      <w:r w:rsidRPr="00B23961">
        <w:rPr>
          <w:i/>
          <w:iCs/>
        </w:rPr>
        <w:t>Nie dotyczy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45FEB837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717C89">
            <w:rPr>
              <w:rFonts w:cstheme="minorHAnsi"/>
            </w:rPr>
            <w:t>usług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7F33742B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>
            <w:rPr>
              <w:b/>
              <w:bCs/>
            </w:rPr>
            <w:t>POST/HZ/EO/HZL/00028/2026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lastRenderedPageBreak/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3021BE60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17C89">
            <w:rPr>
              <w:rFonts w:ascii="Verdana" w:hAnsi="Verdana" w:cstheme="majorBidi"/>
              <w:b/>
              <w:bCs/>
              <w:szCs w:val="26"/>
            </w:rPr>
            <w:t xml:space="preserve">„Wykonanie systemu </w:t>
          </w:r>
          <w:proofErr w:type="spellStart"/>
          <w:r w:rsidR="00717C89">
            <w:rPr>
              <w:rFonts w:ascii="Verdana" w:hAnsi="Verdana" w:cstheme="majorBidi"/>
              <w:b/>
              <w:bCs/>
              <w:szCs w:val="26"/>
            </w:rPr>
            <w:t>ppoż</w:t>
          </w:r>
          <w:proofErr w:type="spellEnd"/>
          <w:r w:rsidR="00717C89">
            <w:rPr>
              <w:rFonts w:ascii="Verdana" w:hAnsi="Verdana" w:cstheme="majorBidi"/>
              <w:b/>
              <w:bCs/>
              <w:szCs w:val="26"/>
            </w:rPr>
            <w:t xml:space="preserve"> na Podstacji Trakcyjnej Zachodnia”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>
            <w:rPr>
              <w:b/>
              <w:bCs/>
            </w:rPr>
            <w:t>POST/HZ/EO/HZL/00028/2026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0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0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 xml:space="preserve">, nie zachodzą podstawy </w:t>
      </w:r>
      <w:r w:rsidRPr="0035204E">
        <w:rPr>
          <w:rFonts w:eastAsia="Times New Roman" w:cs="Arial"/>
          <w:szCs w:val="18"/>
        </w:rPr>
        <w:lastRenderedPageBreak/>
        <w:t>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1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1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9BD23C2" w14:textId="3570C3B0" w:rsidR="00735FA3" w:rsidRDefault="00564E7C" w:rsidP="004D4AC5">
      <w:pPr>
        <w:rPr>
          <w:b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  <w:r w:rsidR="00735FA3" w:rsidRPr="00D81F08">
        <w:rPr>
          <w:b/>
        </w:rPr>
        <w:lastRenderedPageBreak/>
        <w:t>ZAŁĄCZNIK NR</w:t>
      </w:r>
      <w:r w:rsidR="00735FA3">
        <w:rPr>
          <w:b/>
        </w:rPr>
        <w:t xml:space="preserve"> 5</w:t>
      </w:r>
      <w:r w:rsidR="00735FA3" w:rsidRPr="00D81F08">
        <w:rPr>
          <w:b/>
        </w:rPr>
        <w:t xml:space="preserve"> DO SWZ –</w:t>
      </w:r>
      <w:r w:rsidR="00B23961">
        <w:rPr>
          <w:b/>
        </w:rPr>
        <w:t xml:space="preserve"> </w:t>
      </w:r>
      <w:r w:rsidR="00EA24FD">
        <w:rPr>
          <w:b/>
        </w:rPr>
        <w:t>OWZ</w:t>
      </w:r>
      <w:r w:rsidR="00B23961">
        <w:rPr>
          <w:b/>
        </w:rPr>
        <w:t>U</w:t>
      </w:r>
    </w:p>
    <w:p w14:paraId="5D81F588" w14:textId="795FC175" w:rsidR="008164F4" w:rsidRDefault="000B34E4">
      <w:pPr>
        <w:rPr>
          <w:b/>
        </w:rPr>
      </w:pPr>
      <w:r>
        <w:rPr>
          <w:b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2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35C11AF6" w:rsidR="00227DC5" w:rsidRPr="00BC5191" w:rsidRDefault="00145EC4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A72AE4">
                  <w:rPr>
                    <w:rFonts w:cstheme="minorHAnsi"/>
                    <w:b/>
                    <w:bCs/>
                  </w:rPr>
                  <w:t>PGE ENERGETYKA KOLEJOWA OPERATOR Sp. z o.o.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145EC4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2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1F7F8DAA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17C89">
            <w:rPr>
              <w:rFonts w:ascii="Verdana" w:hAnsi="Verdana" w:cstheme="majorBidi"/>
              <w:b/>
              <w:bCs/>
              <w:szCs w:val="26"/>
            </w:rPr>
            <w:t xml:space="preserve">„Wykonanie systemu </w:t>
          </w:r>
          <w:proofErr w:type="spellStart"/>
          <w:r w:rsidR="00717C89">
            <w:rPr>
              <w:rFonts w:ascii="Verdana" w:hAnsi="Verdana" w:cstheme="majorBidi"/>
              <w:b/>
              <w:bCs/>
              <w:szCs w:val="26"/>
            </w:rPr>
            <w:t>ppoż</w:t>
          </w:r>
          <w:proofErr w:type="spellEnd"/>
          <w:r w:rsidR="00717C89">
            <w:rPr>
              <w:rFonts w:ascii="Verdana" w:hAnsi="Verdana" w:cstheme="majorBidi"/>
              <w:b/>
              <w:bCs/>
              <w:szCs w:val="26"/>
            </w:rPr>
            <w:t xml:space="preserve"> na Podstacji Trakcyjnej Zachodnia”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>
            <w:rPr>
              <w:b/>
              <w:bCs/>
            </w:rPr>
            <w:t>POST/HZ/EO/HZL/00028/2026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7777777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3C42D0A2" w14:textId="45DDE753" w:rsidR="000B66A8" w:rsidRPr="00535E9B" w:rsidRDefault="000B66A8" w:rsidP="0036162D">
      <w:pPr>
        <w:spacing w:after="0" w:line="20" w:lineRule="atLeast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7409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NR</w:t>
      </w:r>
      <w:r w:rsidR="00ED2DD1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B609CC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8</w:t>
      </w:r>
      <w:r w:rsidR="00ED2DD1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DO SWZ </w:t>
      </w:r>
      <w:r w:rsidR="001E7BE6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–</w:t>
      </w:r>
      <w:r w:rsidR="00086025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1E7BE6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OŚWIADCZENIE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O ZACHOWANIU POUFNOŚCI</w:t>
      </w:r>
      <w:r w:rsidR="003A6942"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- WZÓR</w:t>
      </w:r>
    </w:p>
    <w:p w14:paraId="6A4AA201" w14:textId="77777777" w:rsidR="000B66A8" w:rsidRPr="00535E9B" w:rsidRDefault="000B66A8" w:rsidP="0036162D">
      <w:pPr>
        <w:spacing w:after="0" w:line="20" w:lineRule="atLeast"/>
        <w:jc w:val="both"/>
        <w:rPr>
          <w:rFonts w:ascii="Verdana" w:eastAsia="Times New Roman" w:hAnsi="Verdana" w:cs="Calibri"/>
          <w:color w:val="000000" w:themeColor="text1"/>
          <w:kern w:val="28"/>
          <w:szCs w:val="18"/>
        </w:rPr>
      </w:pPr>
    </w:p>
    <w:p w14:paraId="4C35E152" w14:textId="62A81A34" w:rsidR="000B66A8" w:rsidRPr="00D21BCD" w:rsidRDefault="000B66A8" w:rsidP="0036162D">
      <w:pPr>
        <w:spacing w:after="0" w:line="20" w:lineRule="atLeast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OŚWIADCZNIE O ZACHOWANIU POUFNOŚCI </w:t>
      </w:r>
    </w:p>
    <w:p w14:paraId="67E0E1E0" w14:textId="77777777" w:rsidR="000B66A8" w:rsidRDefault="000B66A8" w:rsidP="0036162D">
      <w:pPr>
        <w:spacing w:after="0" w:line="20" w:lineRule="atLeast"/>
        <w:ind w:left="567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01824B5F" w14:textId="49CA5DF4" w:rsidR="000B66A8" w:rsidRPr="00373B60" w:rsidRDefault="000B66A8" w:rsidP="0036162D">
      <w:pPr>
        <w:spacing w:after="0" w:line="20" w:lineRule="atLeast"/>
        <w:jc w:val="center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b/>
          <w:bCs/>
          <w:sz w:val="22"/>
        </w:rPr>
        <w:t xml:space="preserve">Dotyczy postępowania </w:t>
      </w:r>
      <w:r w:rsidRPr="00C84A14">
        <w:rPr>
          <w:rFonts w:ascii="Calibri" w:eastAsia="Times New Roman" w:hAnsi="Calibri" w:cs="Calibri"/>
          <w:b/>
          <w:bCs/>
          <w:sz w:val="22"/>
        </w:rPr>
        <w:t xml:space="preserve">zakupowego nr </w:t>
      </w:r>
      <w:sdt>
        <w:sdtPr>
          <w:rPr>
            <w:b/>
            <w:bCs/>
          </w:rPr>
          <w:alias w:val="AUTOMAT - NIE uzupełniaj"/>
          <w:tag w:val=""/>
          <w:id w:val="-1035188944"/>
          <w:placeholder>
            <w:docPart w:val="1CAB9EC99CA14236A1F95875C93113B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A72AE4">
            <w:rPr>
              <w:b/>
              <w:bCs/>
            </w:rPr>
            <w:t>POST/HZ/EO/HZL/00028/2026</w:t>
          </w:r>
        </w:sdtContent>
      </w:sdt>
      <w:r w:rsidRPr="00C84A14">
        <w:rPr>
          <w:rFonts w:ascii="Calibri" w:eastAsia="Times New Roman" w:hAnsi="Calibri" w:cs="Calibri"/>
          <w:b/>
          <w:bCs/>
          <w:sz w:val="22"/>
        </w:rPr>
        <w:t xml:space="preserve"> prowadzonego</w:t>
      </w:r>
      <w:r w:rsidRPr="00373B60">
        <w:rPr>
          <w:rFonts w:ascii="Calibri" w:eastAsia="Times New Roman" w:hAnsi="Calibri" w:cs="Calibri"/>
          <w:b/>
          <w:bCs/>
          <w:sz w:val="22"/>
        </w:rPr>
        <w:t xml:space="preserve"> w trybie przetargu nieograniczonego</w:t>
      </w:r>
      <w:r w:rsidRPr="00373B60">
        <w:rPr>
          <w:rFonts w:ascii="Calibri" w:eastAsia="Times New Roman" w:hAnsi="Calibri" w:cs="Calibri"/>
          <w:sz w:val="22"/>
        </w:rPr>
        <w:t xml:space="preserve"> pn.</w:t>
      </w:r>
      <w:r w:rsidR="00C16DA9">
        <w:rPr>
          <w:rFonts w:ascii="Calibri" w:eastAsia="Times New Roman" w:hAnsi="Calibri" w:cs="Calibri"/>
          <w:sz w:val="22"/>
        </w:rPr>
        <w:t xml:space="preserve">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2009360373"/>
          <w:placeholder>
            <w:docPart w:val="302492916B884A1DB8B43869D9376BFF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717C89">
            <w:rPr>
              <w:rFonts w:ascii="Verdana" w:hAnsi="Verdana" w:cstheme="majorBidi"/>
              <w:b/>
              <w:bCs/>
              <w:szCs w:val="26"/>
            </w:rPr>
            <w:t xml:space="preserve">„Wykonanie systemu </w:t>
          </w:r>
          <w:proofErr w:type="spellStart"/>
          <w:r w:rsidR="00717C89">
            <w:rPr>
              <w:rFonts w:ascii="Verdana" w:hAnsi="Verdana" w:cstheme="majorBidi"/>
              <w:b/>
              <w:bCs/>
              <w:szCs w:val="26"/>
            </w:rPr>
            <w:t>ppoż</w:t>
          </w:r>
          <w:proofErr w:type="spellEnd"/>
          <w:r w:rsidR="00717C89">
            <w:rPr>
              <w:rFonts w:ascii="Verdana" w:hAnsi="Verdana" w:cstheme="majorBidi"/>
              <w:b/>
              <w:bCs/>
              <w:szCs w:val="26"/>
            </w:rPr>
            <w:t xml:space="preserve"> na Podstacji Trakcyjnej Zachodnia”</w:t>
          </w:r>
        </w:sdtContent>
      </w:sdt>
      <w:r w:rsidR="000C1D3A" w:rsidRPr="000C1D3A">
        <w:rPr>
          <w:rFonts w:ascii="Calibri" w:eastAsia="Times New Roman" w:hAnsi="Calibri" w:cs="Calibri"/>
          <w:sz w:val="22"/>
        </w:rPr>
        <w:t xml:space="preserve"> </w:t>
      </w:r>
      <w:r w:rsidRPr="000C1D3A">
        <w:rPr>
          <w:rFonts w:ascii="Calibri" w:eastAsia="Times New Roman" w:hAnsi="Calibri" w:cs="Calibri"/>
          <w:sz w:val="22"/>
        </w:rPr>
        <w:t>(dalej</w:t>
      </w:r>
      <w:r w:rsidRPr="00373B60">
        <w:rPr>
          <w:rFonts w:ascii="Calibri" w:eastAsia="Times New Roman" w:hAnsi="Calibri" w:cs="Calibri"/>
          <w:sz w:val="22"/>
        </w:rPr>
        <w:t xml:space="preserve"> jako Postępowanie Zakupowe)</w:t>
      </w:r>
    </w:p>
    <w:p w14:paraId="7E9225EB" w14:textId="77777777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</w:p>
    <w:p w14:paraId="47C5A13B" w14:textId="77777777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Ja niżej podpisany działając w imieniu ………………………………………………………………………..</w:t>
      </w:r>
      <w:r>
        <w:rPr>
          <w:rFonts w:ascii="Calibri" w:eastAsia="Times New Roman" w:hAnsi="Calibri" w:cs="Calibri"/>
          <w:sz w:val="22"/>
        </w:rPr>
        <w:t>, NIP ….., KRS …..</w:t>
      </w:r>
      <w:r w:rsidRPr="00373B60">
        <w:rPr>
          <w:rFonts w:ascii="Calibri" w:eastAsia="Times New Roman" w:hAnsi="Calibri" w:cs="Calibri"/>
          <w:sz w:val="22"/>
        </w:rPr>
        <w:t xml:space="preserve"> oświadczam, że:</w:t>
      </w:r>
    </w:p>
    <w:p w14:paraId="03C7395E" w14:textId="1A9F10A6" w:rsidR="000B66A8" w:rsidRPr="00373B60" w:rsidRDefault="003A5540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t>w</w:t>
      </w:r>
      <w:r w:rsidR="000B66A8" w:rsidRPr="00373B60">
        <w:rPr>
          <w:rFonts w:ascii="Calibri" w:eastAsia="Times New Roman" w:hAnsi="Calibri" w:cs="Calibri"/>
          <w:sz w:val="22"/>
        </w:rPr>
        <w:t xml:space="preserve"> związku z udziałem w Postępowaniu Zakupowym zobowiązuję się zachować w poufności ‒ przy dołożeniu należytej staranności ‒ wszelkich Informacji Poufnych Zamawiającego i spółek zależnych, uzyskanych w trakcie Postępowania Zakupowego, niezależnie od formy ich przekazania (pisemnej, dokumentowej, elektronicznej jak i ustnej).</w:t>
      </w:r>
    </w:p>
    <w:p w14:paraId="0CF071F7" w14:textId="6434A0C4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Informacjami Poufnymi są wszelkie informacje techniczne, technologiczne, ekonomiczne, finansowe, prawne, handlowe, organizacyjne, dotyczące stosowanych rozwiązań (know-how), systemów bezpieczeństwa, systemów IT, w szczególności stanowiące tajemnicę przedsiębiorstwa w rozumieniu przepisów ustawy z dnia 16 kwietnia 1993 r. o zwalczaniu nieuczciwej konkurencji, uzyskane w związku przystąpieniem do Postępowania Zakupowego.</w:t>
      </w:r>
    </w:p>
    <w:p w14:paraId="7F50C7A6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Zapewnię wyżej wymienionym Informacjom Poufnym ochronę przed nieuprawnionym ujawnieniem, upublicznieniem, udostępnieniem lub ich utratą.</w:t>
      </w:r>
    </w:p>
    <w:p w14:paraId="590830FA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Zobowiązuję się uzyskane Informacje Poufne wykorzystywać jedynie w celach określonych dla Postępowania Zakupowego ustalonych przez Zamawiającego.</w:t>
      </w:r>
    </w:p>
    <w:p w14:paraId="2A4BC276" w14:textId="37E80777" w:rsidR="000B66A8" w:rsidRPr="00373B60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 xml:space="preserve">Zobowiązuję się do zapłacenia na rzecz Zamawiającego kary umownej w wysokości </w:t>
      </w:r>
      <w:r w:rsidR="002738FA">
        <w:rPr>
          <w:rFonts w:ascii="Calibri" w:eastAsia="Times New Roman" w:hAnsi="Calibri" w:cs="Calibri"/>
          <w:sz w:val="22"/>
        </w:rPr>
        <w:t>5 000,00</w:t>
      </w:r>
      <w:r w:rsidRPr="00373B60">
        <w:rPr>
          <w:rFonts w:ascii="Calibri" w:eastAsia="Times New Roman" w:hAnsi="Calibri" w:cs="Calibri"/>
          <w:sz w:val="22"/>
        </w:rPr>
        <w:t xml:space="preserve"> zł (słownie: </w:t>
      </w:r>
      <w:r w:rsidR="002738FA">
        <w:rPr>
          <w:rFonts w:ascii="Calibri" w:eastAsia="Times New Roman" w:hAnsi="Calibri" w:cs="Calibri"/>
          <w:sz w:val="22"/>
        </w:rPr>
        <w:t>pięć tysięcy złotych 00/100)</w:t>
      </w:r>
      <w:r w:rsidRPr="00373B60">
        <w:rPr>
          <w:rFonts w:ascii="Calibri" w:eastAsia="Times New Roman" w:hAnsi="Calibri" w:cs="Calibri"/>
          <w:sz w:val="22"/>
        </w:rPr>
        <w:t xml:space="preserve"> z w przypadku naruszenia zobowiązań niniejszego Oświadczenia o zachowaniu poufności. Zapłata kary umownej nie wyłącza prawa Zamawiającego do dochodzenia odszkodowania na zasadach ogólnych.</w:t>
      </w:r>
    </w:p>
    <w:p w14:paraId="376FE1F7" w14:textId="77777777" w:rsidR="000B66A8" w:rsidRPr="00373B60" w:rsidRDefault="000B66A8" w:rsidP="0036162D">
      <w:pPr>
        <w:spacing w:after="0" w:line="20" w:lineRule="atLeast"/>
        <w:ind w:firstLine="426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Jestem świadoma(-y) odpowiedzialności za naruszenie obowiązujących zasad, wynikających w szczególności z:</w:t>
      </w:r>
    </w:p>
    <w:p w14:paraId="5A3C83F1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rozdziału XXXIII Ustawy z dnia 6 czerwca 1997 r. Kodeks karny,</w:t>
      </w:r>
    </w:p>
    <w:p w14:paraId="5E9E8BC4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16 kwietnia 1993 r. o zwalczaniu nieuczciwej konkurencji,</w:t>
      </w:r>
    </w:p>
    <w:p w14:paraId="0364C888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Rozporządzenia Parlamentu Europejskiego i Rady (UE) 2016/679 z dnia 27 kwietnia 2016 roku w sprawie ochrony osób fizycznych w związku z przetwarzaniem Danych osobowych i w sprawie swobodnego przepływu takich danych oraz uchylenia dyrektywy 95/46/WE (ogólne rozporządzenie o ochronie danych),</w:t>
      </w:r>
    </w:p>
    <w:p w14:paraId="4C6DB337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10 maja 2018 r. o ochronie danych osobowych,</w:t>
      </w:r>
    </w:p>
    <w:p w14:paraId="27812C75" w14:textId="77777777" w:rsidR="000B66A8" w:rsidRPr="00373B60" w:rsidRDefault="000B66A8" w:rsidP="0036162D">
      <w:pPr>
        <w:numPr>
          <w:ilvl w:val="4"/>
          <w:numId w:val="11"/>
        </w:num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>Ustawy z dnia 23 kwietnia 1964 r. Kodeks cywilny.</w:t>
      </w:r>
    </w:p>
    <w:p w14:paraId="2193586D" w14:textId="77777777" w:rsidR="000B66A8" w:rsidRDefault="000B66A8" w:rsidP="0036162D">
      <w:pPr>
        <w:spacing w:after="0" w:line="20" w:lineRule="atLeast"/>
        <w:jc w:val="both"/>
        <w:rPr>
          <w:rFonts w:ascii="Calibri" w:eastAsia="Times New Roman" w:hAnsi="Calibri" w:cs="Calibri"/>
          <w:sz w:val="22"/>
        </w:rPr>
      </w:pPr>
      <w:r w:rsidRPr="00373B60">
        <w:rPr>
          <w:rFonts w:ascii="Calibri" w:eastAsia="Times New Roman" w:hAnsi="Calibri" w:cs="Calibri"/>
          <w:sz w:val="22"/>
        </w:rPr>
        <w:t xml:space="preserve">Zobowiązujemy się dochować powyższych wymogów zarówno w trakcie prowadzenia Postępowania, Zakupowego, jak i po jego zakończeniu. </w:t>
      </w:r>
    </w:p>
    <w:p w14:paraId="18F906B3" w14:textId="77777777" w:rsidR="00603B44" w:rsidRPr="00603B44" w:rsidRDefault="00603B44" w:rsidP="0036162D">
      <w:pPr>
        <w:spacing w:after="0" w:line="20" w:lineRule="atLeast"/>
        <w:ind w:firstLine="709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Obowiązek zachowania poufności informacji wygasa w odniesieniu do tych informacji, które zostaną upowszechnione:</w:t>
      </w:r>
    </w:p>
    <w:p w14:paraId="2482C4EA" w14:textId="4D6D9431" w:rsidR="00603B44" w:rsidRPr="00603B44" w:rsidRDefault="00603B44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a.</w:t>
      </w:r>
      <w:r w:rsidRPr="00603B44">
        <w:rPr>
          <w:rFonts w:ascii="Calibri" w:eastAsia="Times New Roman" w:hAnsi="Calibri" w:cs="Calibri"/>
          <w:sz w:val="22"/>
        </w:rPr>
        <w:tab/>
        <w:t>w wyniku okoliczności niestanowiących naruszenia zobowiązania jakiegokolwiek podmiotu do</w:t>
      </w:r>
      <w:r>
        <w:rPr>
          <w:rFonts w:ascii="Calibri" w:eastAsia="Times New Roman" w:hAnsi="Calibri" w:cs="Calibri"/>
          <w:sz w:val="22"/>
        </w:rPr>
        <w:t> </w:t>
      </w:r>
      <w:r w:rsidRPr="00603B44">
        <w:rPr>
          <w:rFonts w:ascii="Calibri" w:eastAsia="Times New Roman" w:hAnsi="Calibri" w:cs="Calibri"/>
          <w:sz w:val="22"/>
        </w:rPr>
        <w:t xml:space="preserve">zachowania poufności, </w:t>
      </w:r>
    </w:p>
    <w:p w14:paraId="652A8355" w14:textId="47C90E36" w:rsidR="00603B44" w:rsidRDefault="00603B44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  <w:r w:rsidRPr="00603B44">
        <w:rPr>
          <w:rFonts w:ascii="Calibri" w:eastAsia="Times New Roman" w:hAnsi="Calibri" w:cs="Calibri"/>
          <w:sz w:val="22"/>
        </w:rPr>
        <w:t>b.</w:t>
      </w:r>
      <w:r w:rsidRPr="00603B44">
        <w:rPr>
          <w:rFonts w:ascii="Calibri" w:eastAsia="Times New Roman" w:hAnsi="Calibri" w:cs="Calibri"/>
          <w:sz w:val="22"/>
        </w:rPr>
        <w:tab/>
        <w:t>jeżeli wymagają tego bezwzględnie obowiązujące przepisy prawa w zakresie wynikającym z tych przepisów.</w:t>
      </w:r>
    </w:p>
    <w:p w14:paraId="7E8B8D0F" w14:textId="77777777" w:rsidR="00ED101F" w:rsidRDefault="00ED101F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700E78FD" w14:textId="77777777" w:rsidR="0036162D" w:rsidRDefault="0036162D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39AE4D69" w14:textId="77777777" w:rsidR="0036162D" w:rsidRPr="00373B60" w:rsidRDefault="0036162D" w:rsidP="0036162D">
      <w:pPr>
        <w:spacing w:after="0" w:line="20" w:lineRule="atLeast"/>
        <w:ind w:left="709" w:hanging="283"/>
        <w:jc w:val="both"/>
        <w:rPr>
          <w:rFonts w:ascii="Calibri" w:eastAsia="Times New Roman" w:hAnsi="Calibri" w:cs="Calibri"/>
          <w:sz w:val="22"/>
        </w:rPr>
      </w:pPr>
    </w:p>
    <w:p w14:paraId="5D107BF3" w14:textId="22925F35" w:rsidR="00ED101F" w:rsidRPr="000F7206" w:rsidRDefault="00ED101F" w:rsidP="0036162D">
      <w:pPr>
        <w:spacing w:after="0" w:line="20" w:lineRule="atLeast"/>
        <w:jc w:val="center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2"/>
        <w:gridCol w:w="4638"/>
      </w:tblGrid>
      <w:tr w:rsidR="00B40C3E" w:rsidRPr="000F7206" w14:paraId="08B6928E" w14:textId="77777777" w:rsidTr="00B40C3E">
        <w:tc>
          <w:tcPr>
            <w:tcW w:w="4432" w:type="dxa"/>
          </w:tcPr>
          <w:p w14:paraId="2BE8562E" w14:textId="69725C88" w:rsidR="00B40C3E" w:rsidRPr="000F7206" w:rsidRDefault="00B40C3E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638" w:type="dxa"/>
          </w:tcPr>
          <w:p w14:paraId="0B3EF12A" w14:textId="0E01FF18" w:rsidR="00B40C3E" w:rsidRPr="000F7206" w:rsidRDefault="00B40C3E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>
              <w:rPr>
                <w:rFonts w:cs="Calibri"/>
                <w:i/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ED101F" w:rsidRPr="000F7206" w14:paraId="5D7B97A2" w14:textId="77777777" w:rsidTr="00B40C3E">
        <w:tc>
          <w:tcPr>
            <w:tcW w:w="4432" w:type="dxa"/>
          </w:tcPr>
          <w:p w14:paraId="4F4FC63D" w14:textId="77777777" w:rsidR="00ED101F" w:rsidRPr="000F7206" w:rsidRDefault="00ED101F" w:rsidP="0036162D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cs="Calibri"/>
                <w:i/>
                <w:sz w:val="16"/>
                <w:szCs w:val="16"/>
              </w:rPr>
            </w:pPr>
            <w:r w:rsidRPr="000F7206">
              <w:rPr>
                <w:rFonts w:cs="Calibri"/>
                <w:i/>
                <w:sz w:val="16"/>
                <w:szCs w:val="16"/>
              </w:rPr>
              <w:t>Miejscowość, data</w:t>
            </w:r>
          </w:p>
        </w:tc>
        <w:tc>
          <w:tcPr>
            <w:tcW w:w="4638" w:type="dxa"/>
          </w:tcPr>
          <w:p w14:paraId="1DF8665C" w14:textId="77777777" w:rsidR="00ED101F" w:rsidRPr="000F7206" w:rsidRDefault="00ED101F" w:rsidP="0036162D">
            <w:pPr>
              <w:autoSpaceDE w:val="0"/>
              <w:autoSpaceDN w:val="0"/>
              <w:adjustRightInd w:val="0"/>
              <w:spacing w:line="20" w:lineRule="atLeast"/>
              <w:ind w:right="-259"/>
              <w:rPr>
                <w:rFonts w:cs="Calibri"/>
                <w:i/>
                <w:sz w:val="16"/>
                <w:szCs w:val="16"/>
              </w:rPr>
            </w:pPr>
            <w:r w:rsidRPr="000F7206">
              <w:rPr>
                <w:rFonts w:cs="Calibri"/>
                <w:i/>
                <w:sz w:val="16"/>
                <w:szCs w:val="16"/>
              </w:rPr>
              <w:t>Imię i nazwisko osoby składającej Oświadczenie, nazwa i adres firmy)</w:t>
            </w:r>
          </w:p>
        </w:tc>
      </w:tr>
    </w:tbl>
    <w:p w14:paraId="2E2FA050" w14:textId="4186D9A1" w:rsidR="000B66A8" w:rsidRDefault="000B66A8" w:rsidP="0036162D">
      <w:pPr>
        <w:spacing w:after="0" w:line="20" w:lineRule="atLeast"/>
        <w:rPr>
          <w:b/>
        </w:rPr>
      </w:pPr>
    </w:p>
    <w:p w14:paraId="0E393352" w14:textId="6E63491C" w:rsidR="00C16DA9" w:rsidRDefault="00C16DA9" w:rsidP="00CC46C0">
      <w:pPr>
        <w:spacing w:after="0" w:line="20" w:lineRule="atLeast"/>
        <w:rPr>
          <w:b/>
        </w:rPr>
      </w:pPr>
    </w:p>
    <w:sectPr w:rsidR="00C16DA9" w:rsidSect="00582CE9"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239D1" w14:textId="77777777" w:rsidR="00145EC4" w:rsidRDefault="00145EC4" w:rsidP="00582CE9">
      <w:pPr>
        <w:spacing w:after="0"/>
      </w:pPr>
      <w:r>
        <w:separator/>
      </w:r>
    </w:p>
  </w:endnote>
  <w:endnote w:type="continuationSeparator" w:id="0">
    <w:p w14:paraId="35CFC086" w14:textId="77777777" w:rsidR="00145EC4" w:rsidRDefault="00145EC4" w:rsidP="00582CE9">
      <w:pPr>
        <w:spacing w:after="0"/>
      </w:pPr>
      <w:r>
        <w:continuationSeparator/>
      </w:r>
    </w:p>
  </w:endnote>
  <w:endnote w:type="continuationNotice" w:id="1">
    <w:p w14:paraId="3A34D6E5" w14:textId="77777777" w:rsidR="00145EC4" w:rsidRDefault="00145E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1F6B2" w14:textId="77777777" w:rsidR="00145EC4" w:rsidRDefault="00145EC4" w:rsidP="00582CE9">
      <w:pPr>
        <w:spacing w:after="0"/>
      </w:pPr>
      <w:r>
        <w:separator/>
      </w:r>
    </w:p>
  </w:footnote>
  <w:footnote w:type="continuationSeparator" w:id="0">
    <w:p w14:paraId="1EE8E8E5" w14:textId="77777777" w:rsidR="00145EC4" w:rsidRDefault="00145EC4" w:rsidP="00582CE9">
      <w:pPr>
        <w:spacing w:after="0"/>
      </w:pPr>
      <w:r>
        <w:continuationSeparator/>
      </w:r>
    </w:p>
  </w:footnote>
  <w:footnote w:type="continuationNotice" w:id="1">
    <w:p w14:paraId="4577B39D" w14:textId="77777777" w:rsidR="00145EC4" w:rsidRDefault="00145EC4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3"/>
      <w:gridCol w:w="974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6286F29" w14:textId="77777777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466E01B" w14:textId="1E44EF79" w:rsidR="00662D09" w:rsidRPr="006B2C28" w:rsidRDefault="00145EC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A72AE4">
                <w:rPr>
                  <w:rFonts w:cstheme="minorHAnsi"/>
                  <w:b/>
                </w:rPr>
                <w:t>POST/HZ/EO/HZL/00028/2026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0A15477D" w14:textId="74CBD6ED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6D643C48" w14:textId="77777777" w:rsidR="00662D09" w:rsidRPr="006E100D" w:rsidRDefault="00662D09" w:rsidP="00FE58B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06CD3C2" w14:textId="02C678E5" w:rsidR="00662D09" w:rsidRPr="006B2C28" w:rsidRDefault="00145EC4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sdt>
            <w:sdtPr>
              <w:rPr>
                <w:rFonts w:cstheme="minorHAnsi"/>
                <w:b/>
              </w:rPr>
              <w:alias w:val="AUTOMAT - NIE uzupełniaj"/>
              <w:tag w:val=""/>
              <w:id w:val="-1772466300"/>
              <w:placeholder>
                <w:docPart w:val="6EDD591D1DB444669A18389D6F39160D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A72AE4">
                <w:rPr>
                  <w:rFonts w:cstheme="minorHAnsi"/>
                  <w:b/>
                </w:rPr>
                <w:t>POST/HZ/EO/HZL/00028/2026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450E0"/>
    <w:multiLevelType w:val="hybridMultilevel"/>
    <w:tmpl w:val="D7C4115C"/>
    <w:lvl w:ilvl="0" w:tplc="61429B20">
      <w:start w:val="1"/>
      <w:numFmt w:val="decimal"/>
      <w:lvlText w:val="%1."/>
      <w:lvlJc w:val="left"/>
      <w:pPr>
        <w:ind w:left="1020" w:hanging="360"/>
      </w:pPr>
    </w:lvl>
    <w:lvl w:ilvl="1" w:tplc="7FCE7234">
      <w:start w:val="1"/>
      <w:numFmt w:val="decimal"/>
      <w:lvlText w:val="%2."/>
      <w:lvlJc w:val="left"/>
      <w:pPr>
        <w:ind w:left="1020" w:hanging="360"/>
      </w:pPr>
    </w:lvl>
    <w:lvl w:ilvl="2" w:tplc="C760522E">
      <w:start w:val="1"/>
      <w:numFmt w:val="decimal"/>
      <w:lvlText w:val="%3."/>
      <w:lvlJc w:val="left"/>
      <w:pPr>
        <w:ind w:left="1020" w:hanging="360"/>
      </w:pPr>
    </w:lvl>
    <w:lvl w:ilvl="3" w:tplc="1D84B2F4">
      <w:start w:val="1"/>
      <w:numFmt w:val="decimal"/>
      <w:lvlText w:val="%4."/>
      <w:lvlJc w:val="left"/>
      <w:pPr>
        <w:ind w:left="1020" w:hanging="360"/>
      </w:pPr>
    </w:lvl>
    <w:lvl w:ilvl="4" w:tplc="EB942AF6">
      <w:start w:val="1"/>
      <w:numFmt w:val="decimal"/>
      <w:lvlText w:val="%5."/>
      <w:lvlJc w:val="left"/>
      <w:pPr>
        <w:ind w:left="1020" w:hanging="360"/>
      </w:pPr>
    </w:lvl>
    <w:lvl w:ilvl="5" w:tplc="77BE4E4C">
      <w:start w:val="1"/>
      <w:numFmt w:val="decimal"/>
      <w:lvlText w:val="%6."/>
      <w:lvlJc w:val="left"/>
      <w:pPr>
        <w:ind w:left="1020" w:hanging="360"/>
      </w:pPr>
    </w:lvl>
    <w:lvl w:ilvl="6" w:tplc="36220E56">
      <w:start w:val="1"/>
      <w:numFmt w:val="decimal"/>
      <w:lvlText w:val="%7."/>
      <w:lvlJc w:val="left"/>
      <w:pPr>
        <w:ind w:left="1020" w:hanging="360"/>
      </w:pPr>
    </w:lvl>
    <w:lvl w:ilvl="7" w:tplc="7A6E5CD2">
      <w:start w:val="1"/>
      <w:numFmt w:val="decimal"/>
      <w:lvlText w:val="%8."/>
      <w:lvlJc w:val="left"/>
      <w:pPr>
        <w:ind w:left="1020" w:hanging="360"/>
      </w:pPr>
    </w:lvl>
    <w:lvl w:ilvl="8" w:tplc="6CDE1E4A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58A87DE4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773A9"/>
    <w:multiLevelType w:val="hybridMultilevel"/>
    <w:tmpl w:val="F4225A00"/>
    <w:lvl w:ilvl="0" w:tplc="4F9EB872">
      <w:start w:val="1"/>
      <w:numFmt w:val="decimal"/>
      <w:lvlText w:val="%1."/>
      <w:lvlJc w:val="left"/>
      <w:pPr>
        <w:ind w:left="1020" w:hanging="360"/>
      </w:pPr>
    </w:lvl>
    <w:lvl w:ilvl="1" w:tplc="8FC63CD0">
      <w:start w:val="1"/>
      <w:numFmt w:val="decimal"/>
      <w:lvlText w:val="%2."/>
      <w:lvlJc w:val="left"/>
      <w:pPr>
        <w:ind w:left="1020" w:hanging="360"/>
      </w:pPr>
    </w:lvl>
    <w:lvl w:ilvl="2" w:tplc="738EA7F0">
      <w:start w:val="1"/>
      <w:numFmt w:val="decimal"/>
      <w:lvlText w:val="%3."/>
      <w:lvlJc w:val="left"/>
      <w:pPr>
        <w:ind w:left="1020" w:hanging="360"/>
      </w:pPr>
    </w:lvl>
    <w:lvl w:ilvl="3" w:tplc="2EACEC20">
      <w:start w:val="1"/>
      <w:numFmt w:val="decimal"/>
      <w:lvlText w:val="%4."/>
      <w:lvlJc w:val="left"/>
      <w:pPr>
        <w:ind w:left="1020" w:hanging="360"/>
      </w:pPr>
    </w:lvl>
    <w:lvl w:ilvl="4" w:tplc="1CB81348">
      <w:start w:val="1"/>
      <w:numFmt w:val="decimal"/>
      <w:lvlText w:val="%5."/>
      <w:lvlJc w:val="left"/>
      <w:pPr>
        <w:ind w:left="1020" w:hanging="360"/>
      </w:pPr>
    </w:lvl>
    <w:lvl w:ilvl="5" w:tplc="11BC9868">
      <w:start w:val="1"/>
      <w:numFmt w:val="decimal"/>
      <w:lvlText w:val="%6."/>
      <w:lvlJc w:val="left"/>
      <w:pPr>
        <w:ind w:left="1020" w:hanging="360"/>
      </w:pPr>
    </w:lvl>
    <w:lvl w:ilvl="6" w:tplc="67824674">
      <w:start w:val="1"/>
      <w:numFmt w:val="decimal"/>
      <w:lvlText w:val="%7."/>
      <w:lvlJc w:val="left"/>
      <w:pPr>
        <w:ind w:left="1020" w:hanging="360"/>
      </w:pPr>
    </w:lvl>
    <w:lvl w:ilvl="7" w:tplc="37F2BC34">
      <w:start w:val="1"/>
      <w:numFmt w:val="decimal"/>
      <w:lvlText w:val="%8."/>
      <w:lvlJc w:val="left"/>
      <w:pPr>
        <w:ind w:left="1020" w:hanging="360"/>
      </w:pPr>
    </w:lvl>
    <w:lvl w:ilvl="8" w:tplc="8E86104C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9"/>
  </w:num>
  <w:num w:numId="3" w16cid:durableId="1075207173">
    <w:abstractNumId w:val="21"/>
  </w:num>
  <w:num w:numId="4" w16cid:durableId="1978100265">
    <w:abstractNumId w:val="7"/>
  </w:num>
  <w:num w:numId="5" w16cid:durableId="639697964">
    <w:abstractNumId w:val="29"/>
  </w:num>
  <w:num w:numId="6" w16cid:durableId="1032389716">
    <w:abstractNumId w:val="23"/>
  </w:num>
  <w:num w:numId="7" w16cid:durableId="459766847">
    <w:abstractNumId w:val="13"/>
  </w:num>
  <w:num w:numId="8" w16cid:durableId="1784031032">
    <w:abstractNumId w:val="3"/>
  </w:num>
  <w:num w:numId="9" w16cid:durableId="2137291608">
    <w:abstractNumId w:val="14"/>
  </w:num>
  <w:num w:numId="10" w16cid:durableId="1773235487">
    <w:abstractNumId w:val="22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28"/>
  </w:num>
  <w:num w:numId="14" w16cid:durableId="2126463532">
    <w:abstractNumId w:val="25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8"/>
  </w:num>
  <w:num w:numId="18" w16cid:durableId="801265945">
    <w:abstractNumId w:val="10"/>
  </w:num>
  <w:num w:numId="19" w16cid:durableId="115150491">
    <w:abstractNumId w:val="0"/>
  </w:num>
  <w:num w:numId="20" w16cid:durableId="285354428">
    <w:abstractNumId w:val="31"/>
  </w:num>
  <w:num w:numId="21" w16cid:durableId="407768572">
    <w:abstractNumId w:val="12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1"/>
  </w:num>
  <w:num w:numId="25" w16cid:durableId="412556057">
    <w:abstractNumId w:val="15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7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30"/>
  </w:num>
  <w:num w:numId="32" w16cid:durableId="1016276461">
    <w:abstractNumId w:val="18"/>
  </w:num>
  <w:num w:numId="33" w16cid:durableId="375545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6"/>
  </w:num>
  <w:num w:numId="35" w16cid:durableId="1664428714">
    <w:abstractNumId w:val="24"/>
  </w:num>
  <w:num w:numId="36" w16cid:durableId="1060638269">
    <w:abstractNumId w:val="20"/>
  </w:num>
  <w:num w:numId="37" w16cid:durableId="878861113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pl-PL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2D4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0F97"/>
    <w:rsid w:val="00071015"/>
    <w:rsid w:val="0007119E"/>
    <w:rsid w:val="00071434"/>
    <w:rsid w:val="000715F1"/>
    <w:rsid w:val="00071C0A"/>
    <w:rsid w:val="00071C98"/>
    <w:rsid w:val="00072712"/>
    <w:rsid w:val="000729B9"/>
    <w:rsid w:val="00072B01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5BEB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3D2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6E8F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139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B56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C4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B63"/>
    <w:rsid w:val="001E5D33"/>
    <w:rsid w:val="001E62A8"/>
    <w:rsid w:val="001E6D5C"/>
    <w:rsid w:val="001E7028"/>
    <w:rsid w:val="001E70F8"/>
    <w:rsid w:val="001E711A"/>
    <w:rsid w:val="001E7270"/>
    <w:rsid w:val="001E73B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1FDA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0C9D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9F9"/>
    <w:rsid w:val="00215F78"/>
    <w:rsid w:val="00216235"/>
    <w:rsid w:val="00216792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8BF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38FA"/>
    <w:rsid w:val="00273BFF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3D9C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1FBD"/>
    <w:rsid w:val="003222CF"/>
    <w:rsid w:val="003225FB"/>
    <w:rsid w:val="00323B3C"/>
    <w:rsid w:val="00323F65"/>
    <w:rsid w:val="00324AFA"/>
    <w:rsid w:val="00324BB9"/>
    <w:rsid w:val="00324F53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59AE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333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E33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53"/>
    <w:rsid w:val="003F73FE"/>
    <w:rsid w:val="00400424"/>
    <w:rsid w:val="00400729"/>
    <w:rsid w:val="004009ED"/>
    <w:rsid w:val="00401E3B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654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9D1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CD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4B68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C7E85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4AC5"/>
    <w:rsid w:val="004D5661"/>
    <w:rsid w:val="004D5AF4"/>
    <w:rsid w:val="004D5CD0"/>
    <w:rsid w:val="004D5E21"/>
    <w:rsid w:val="004D6299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4C21"/>
    <w:rsid w:val="005453F1"/>
    <w:rsid w:val="00545682"/>
    <w:rsid w:val="0054645C"/>
    <w:rsid w:val="00546C1A"/>
    <w:rsid w:val="00546D8A"/>
    <w:rsid w:val="00547207"/>
    <w:rsid w:val="00547454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2D3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3CF3"/>
    <w:rsid w:val="0057449F"/>
    <w:rsid w:val="00574768"/>
    <w:rsid w:val="00574A13"/>
    <w:rsid w:val="00575546"/>
    <w:rsid w:val="00575C41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68E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278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63FB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3D90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0AA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D5C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17C8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973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CF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3BD0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7EB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5FD7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AF3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18A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6F29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AA6"/>
    <w:rsid w:val="00973229"/>
    <w:rsid w:val="00973BBF"/>
    <w:rsid w:val="00974880"/>
    <w:rsid w:val="00975261"/>
    <w:rsid w:val="009752BA"/>
    <w:rsid w:val="009752E6"/>
    <w:rsid w:val="0097541A"/>
    <w:rsid w:val="00975652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B50"/>
    <w:rsid w:val="009C3DB4"/>
    <w:rsid w:val="009C40F8"/>
    <w:rsid w:val="009C429F"/>
    <w:rsid w:val="009C4990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339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E7BF9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6CB1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1FC4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68EC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2048"/>
    <w:rsid w:val="00A725F8"/>
    <w:rsid w:val="00A726E7"/>
    <w:rsid w:val="00A72AE4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653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6CF"/>
    <w:rsid w:val="00B06BF3"/>
    <w:rsid w:val="00B06E1A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440"/>
    <w:rsid w:val="00B15AA9"/>
    <w:rsid w:val="00B15C53"/>
    <w:rsid w:val="00B173C5"/>
    <w:rsid w:val="00B1783D"/>
    <w:rsid w:val="00B178C0"/>
    <w:rsid w:val="00B17978"/>
    <w:rsid w:val="00B2039A"/>
    <w:rsid w:val="00B203A4"/>
    <w:rsid w:val="00B2041E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961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1839"/>
    <w:rsid w:val="00C02662"/>
    <w:rsid w:val="00C02F31"/>
    <w:rsid w:val="00C0326B"/>
    <w:rsid w:val="00C0361B"/>
    <w:rsid w:val="00C0381D"/>
    <w:rsid w:val="00C03BE8"/>
    <w:rsid w:val="00C04026"/>
    <w:rsid w:val="00C04146"/>
    <w:rsid w:val="00C0434A"/>
    <w:rsid w:val="00C04645"/>
    <w:rsid w:val="00C04975"/>
    <w:rsid w:val="00C04E06"/>
    <w:rsid w:val="00C04F3F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404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14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568"/>
    <w:rsid w:val="00CC46C0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2E61"/>
    <w:rsid w:val="00D23181"/>
    <w:rsid w:val="00D233E3"/>
    <w:rsid w:val="00D2372C"/>
    <w:rsid w:val="00D2434B"/>
    <w:rsid w:val="00D2485D"/>
    <w:rsid w:val="00D24DF6"/>
    <w:rsid w:val="00D24F65"/>
    <w:rsid w:val="00D25555"/>
    <w:rsid w:val="00D255EE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622C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5BF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02F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A7E"/>
    <w:rsid w:val="00DA0DC3"/>
    <w:rsid w:val="00DA12B9"/>
    <w:rsid w:val="00DA18B5"/>
    <w:rsid w:val="00DA1C97"/>
    <w:rsid w:val="00DA22DF"/>
    <w:rsid w:val="00DA2468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96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5A9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6D9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DEE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10F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016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2ED6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3E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7BC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CD2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72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95BEB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95BEB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7C3B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C3BD0"/>
    <w:rPr>
      <w:rFonts w:ascii="Segoe UI" w:hAnsi="Segoe UI" w:cs="Segoe UI" w:hint="default"/>
      <w:color w:val="EE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jpg"/><Relationship Id="rId18" Type="http://schemas.openxmlformats.org/officeDocument/2006/relationships/hyperlink" Target="https://www.google.com/search?q=OWZU&amp;sca_esv=ab9bc380bcf72366&amp;rlz=1C1GCEB_enPL972PL972&amp;biw=1644&amp;bih=934&amp;ei=3GTCab2xL-7QwPAPosqCsA0&amp;ved=2ahUKEwjo9PPLp7iTAxWFNhAIHeGMMUoQgK4QegQIARAC&amp;uact=5&amp;oq=zapisy+gwarancyjne+w+OPZ+maja+pierwsze%C5%84stwo+nad+OWZU+jak+zapisa%C4%87+w+SWZ&amp;gs_lp=Egxnd3Mtd2l6LXNlcnAiSHphcGlzeSBnd2FyYW5jeWpuZSB3IE9QWiBtYWphIHBpZXJ3c3plxYRzdHdvIG5hZCBPV1pVIGphayB6YXBpc2HEhyB3IFNXWkj1N1DnBlj9NHABeACQAQCYAZABoAHvC6oBBDE0LjS4AQPIAQD4AQGYAgmgArQGwgIIEAAY7wUYsAPCAgsQABiJBRiiBBiwA8ICBRAAGO8FwgIIEAAYiQUYogTCAgUQIRigAZgDAIgGAZAGBZIHAzYuM6AHkR-yBwM1LjO4B7EGwgcFMC44LjHIBxCACAE&amp;sclient=gws-wiz-serp&amp;mstk=AUtExfDhGt7HMe_allrHoQJhQWDbzDeQfkMpIZKF8npdYy_qxim1k7gajivuzH1ja-6Seel_urUY8oNqfvFlpxUVVbcLXz5YFpnR3P6Is1hTc0C1hLc8rXyRT0N9dUoWed-Jrhg&amp;csui=3" TargetMode="External"/><Relationship Id="rId26" Type="http://schemas.openxmlformats.org/officeDocument/2006/relationships/hyperlink" Target="https://www.gkpge.pl/grupa-pge/przetargi/zakupy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l.wikipedia.org/wiki/Podpis" TargetMode="External"/><Relationship Id="rId34" Type="http://schemas.openxmlformats.org/officeDocument/2006/relationships/customXml" Target="../customXml/item6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hyperlink" Target="mailto:helpdesk.zakupy@gkpge.pl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pl.wikipedia.org/wiki/Dokument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www.gkpge.pl/grupa-pge/przetargi/zakupy/dokumenty" TargetMode="External"/><Relationship Id="rId32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swpp2.gkpge.pl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mailto:P.Pruk@pkpenergetyka.pl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F793DEBDF64BC6B6C9051ABC2BA0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09B93-9085-4260-8D08-5EE17C508E6C}"/>
      </w:docPartPr>
      <w:docPartBody>
        <w:p w:rsidR="00D247F1" w:rsidRDefault="00D247F1" w:rsidP="00D247F1">
          <w:pPr>
            <w:pStyle w:val="46F793DEBDF64BC6B6C9051ABC2BA035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0BB1881C069F4F75BE4328F20A02EF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93E14F-FAA1-4A6C-9B5F-D23CC91977D9}"/>
      </w:docPartPr>
      <w:docPartBody>
        <w:p w:rsidR="00D247F1" w:rsidRDefault="00D247F1" w:rsidP="00D247F1">
          <w:pPr>
            <w:pStyle w:val="0BB1881C069F4F75BE4328F20A02EF06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39AD0A791AD4DE49EE06D72A07614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0EB693-C1F4-40FD-9995-CEAFA95DB6B1}"/>
      </w:docPartPr>
      <w:docPartBody>
        <w:p w:rsidR="00D247F1" w:rsidRDefault="00D247F1" w:rsidP="00D247F1">
          <w:pPr>
            <w:pStyle w:val="139AD0A791AD4DE49EE06D72A076147F"/>
          </w:pPr>
          <w:r w:rsidRPr="009B0344">
            <w:rPr>
              <w:rStyle w:val="Tekstzastpczy"/>
              <w:rFonts w:eastAsiaTheme="minorHAnsi"/>
            </w:rPr>
            <w:t>[Adres firmy]</w:t>
          </w:r>
        </w:p>
      </w:docPartBody>
    </w:docPart>
    <w:docPart>
      <w:docPartPr>
        <w:name w:val="2A7F409DA7974DFB9E899E7B54BEFB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C947C-C977-4B84-8AC7-5A5CB34B5E98}"/>
      </w:docPartPr>
      <w:docPartBody>
        <w:p w:rsidR="00D247F1" w:rsidRDefault="00D247F1" w:rsidP="00D247F1">
          <w:pPr>
            <w:pStyle w:val="2A7F409DA7974DFB9E899E7B54BEFB4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302492916B884A1DB8B43869D9376B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4704C7-FECC-492B-B568-971087926BEA}"/>
      </w:docPartPr>
      <w:docPartBody>
        <w:p w:rsidR="00D247F1" w:rsidRDefault="00D247F1" w:rsidP="00D247F1">
          <w:pPr>
            <w:pStyle w:val="302492916B884A1DB8B43869D9376BFF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EDD591D1DB444669A18389D6F391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DA42D-CD85-445E-B362-F706B4F3992A}"/>
      </w:docPartPr>
      <w:docPartBody>
        <w:p w:rsidR="00D247F1" w:rsidRDefault="00D247F1" w:rsidP="00D247F1">
          <w:pPr>
            <w:pStyle w:val="6EDD591D1DB444669A18389D6F39160D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CAB9EC99CA14236A1F95875C93113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3F9D4B-B975-49BB-B9C9-4720DAEA5F4B}"/>
      </w:docPartPr>
      <w:docPartBody>
        <w:p w:rsidR="00D247F1" w:rsidRDefault="00D247F1" w:rsidP="00D247F1">
          <w:pPr>
            <w:pStyle w:val="1CAB9EC99CA14236A1F95875C93113B1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FC6902A744A948C89F527119BECD8D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093E23-53C2-46D7-80FE-FEF78F5BE97C}"/>
      </w:docPartPr>
      <w:docPartBody>
        <w:p w:rsidR="00D72AA2" w:rsidRDefault="00C44945" w:rsidP="00C44945">
          <w:pPr>
            <w:pStyle w:val="FC6902A744A948C89F527119BECD8DDB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2BAA611B35E9471FAAD8A19B62680C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5D48C0-18E7-4D70-9483-CA9F55E86661}"/>
      </w:docPartPr>
      <w:docPartBody>
        <w:p w:rsidR="006848BE" w:rsidRDefault="00D101BA" w:rsidP="00D101BA">
          <w:pPr>
            <w:pStyle w:val="2BAA611B35E9471FAAD8A19B62680CEC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522D4"/>
    <w:rsid w:val="00061346"/>
    <w:rsid w:val="000715F1"/>
    <w:rsid w:val="000A33D2"/>
    <w:rsid w:val="000F0A07"/>
    <w:rsid w:val="00151E7B"/>
    <w:rsid w:val="00162D46"/>
    <w:rsid w:val="001E73B0"/>
    <w:rsid w:val="00251946"/>
    <w:rsid w:val="002929B3"/>
    <w:rsid w:val="0034757F"/>
    <w:rsid w:val="003850CA"/>
    <w:rsid w:val="00392E67"/>
    <w:rsid w:val="003A508A"/>
    <w:rsid w:val="003B1E33"/>
    <w:rsid w:val="004141DB"/>
    <w:rsid w:val="004470CD"/>
    <w:rsid w:val="004878CD"/>
    <w:rsid w:val="004D287B"/>
    <w:rsid w:val="00506744"/>
    <w:rsid w:val="00525EC6"/>
    <w:rsid w:val="005542D3"/>
    <w:rsid w:val="00555740"/>
    <w:rsid w:val="00562647"/>
    <w:rsid w:val="005D671E"/>
    <w:rsid w:val="00602FFA"/>
    <w:rsid w:val="00666CAD"/>
    <w:rsid w:val="00683D90"/>
    <w:rsid w:val="006848BE"/>
    <w:rsid w:val="006A0D9D"/>
    <w:rsid w:val="006B20E5"/>
    <w:rsid w:val="007447F6"/>
    <w:rsid w:val="007A05BF"/>
    <w:rsid w:val="00875FD7"/>
    <w:rsid w:val="00923594"/>
    <w:rsid w:val="00995D5D"/>
    <w:rsid w:val="009C116D"/>
    <w:rsid w:val="009F6CB1"/>
    <w:rsid w:val="00A3628F"/>
    <w:rsid w:val="00A65262"/>
    <w:rsid w:val="00B15440"/>
    <w:rsid w:val="00BC149A"/>
    <w:rsid w:val="00C44945"/>
    <w:rsid w:val="00CE0534"/>
    <w:rsid w:val="00D101BA"/>
    <w:rsid w:val="00D247F1"/>
    <w:rsid w:val="00D72AA2"/>
    <w:rsid w:val="00DA0DC3"/>
    <w:rsid w:val="00DB1163"/>
    <w:rsid w:val="00DB52C8"/>
    <w:rsid w:val="00DC15A9"/>
    <w:rsid w:val="00DC2984"/>
    <w:rsid w:val="00E25CAE"/>
    <w:rsid w:val="00EC2AC9"/>
    <w:rsid w:val="00EF37F7"/>
    <w:rsid w:val="00F417BC"/>
    <w:rsid w:val="00F4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01BA"/>
    <w:rPr>
      <w:color w:val="808080"/>
    </w:rPr>
  </w:style>
  <w:style w:type="paragraph" w:customStyle="1" w:styleId="46F793DEBDF64BC6B6C9051ABC2BA035">
    <w:name w:val="46F793DEBDF64BC6B6C9051ABC2BA035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302492916B884A1DB8B43869D9376BFF">
    <w:name w:val="302492916B884A1DB8B43869D9376BFF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1CAB9EC99CA14236A1F95875C93113B1">
    <w:name w:val="1CAB9EC99CA14236A1F95875C93113B1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FC6902A744A948C89F527119BECD8DDB">
    <w:name w:val="FC6902A744A948C89F527119BECD8DDB"/>
    <w:rsid w:val="00C44945"/>
  </w:style>
  <w:style w:type="paragraph" w:customStyle="1" w:styleId="2BAA611B35E9471FAAD8A19B62680CEC">
    <w:name w:val="2BAA611B35E9471FAAD8A19B62680CEC"/>
    <w:rsid w:val="00D101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„Wykonanie systemu ppoż na Podstacji Trakcyjnej Zachodnia”</CompanyAddress>
  <CompanyPhone/>
  <CompanyFax>90 dni</CompanyFax>
  <CompanyEmail>wskaż wartość wadium</CompanyEmail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SWZ - POST_HZ_EO_HZL_00028_2026.docx</dmsv2BaseFileName>
    <dmsv2BaseDisplayName xmlns="http://schemas.microsoft.com/sharepoint/v3">SWZ - POST_HZ_EO_HZL_00028_2026</dmsv2BaseDisplayName>
    <dmsv2SWPP2ObjectNumber xmlns="http://schemas.microsoft.com/sharepoint/v3">POST/HZ/EO/HZL/00028/2026                         </dmsv2SWPP2ObjectNumber>
    <dmsv2SWPP2SumMD5 xmlns="http://schemas.microsoft.com/sharepoint/v3">667de683fc1aa959e136bea01f74c7ac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708918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24802144</dmsv2BaseClientSystemDocumentID>
    <dmsv2BaseModifiedByID xmlns="http://schemas.microsoft.com/sharepoint/v3">1A600021</dmsv2BaseModifiedByID>
    <dmsv2BaseCreatedByID xmlns="http://schemas.microsoft.com/sharepoint/v3">1A600021</dmsv2BaseCreatedByID>
    <dmsv2SWPP2ObjectDepartment xmlns="http://schemas.microsoft.com/sharepoint/v3">00000001001j00000009</dmsv2SWPP2ObjectDepartment>
    <dmsv2SWPP2ObjectName xmlns="http://schemas.microsoft.com/sharepoint/v3">Postępowanie</dmsv2SWPP2ObjectName>
    <_dlc_DocId xmlns="a19cb1c7-c5c7-46d4-85ae-d83685407bba">FJ3FSM7XJ42E-1652426618-4053</_dlc_DocId>
    <_dlc_DocIdUrl xmlns="a19cb1c7-c5c7-46d4-85ae-d83685407bba">
      <Url>https://swpp2.dms.gkpge.pl/sites/43/_layouts/15/DocIdRedir.aspx?ID=FJ3FSM7XJ42E-1652426618-4053</Url>
      <Description>FJ3FSM7XJ42E-1652426618-4053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D95100-5234-46D7-B525-508AC11779F1}"/>
</file>

<file path=customXml/itemProps3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D16129-6038-4D82-B31F-4FD615A17E96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2024.dotx</Template>
  <TotalTime>24</TotalTime>
  <Pages>29</Pages>
  <Words>10666</Words>
  <Characters>63997</Characters>
  <Application>Microsoft Office Word</Application>
  <DocSecurity>0</DocSecurity>
  <Lines>533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74514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POST/HZ/EO/HZL/00028/2026</dc:creator>
  <cp:keywords/>
  <dc:description/>
  <cp:lastModifiedBy>Barbara Umżyńska</cp:lastModifiedBy>
  <cp:revision>6</cp:revision>
  <cp:lastPrinted>2026-03-16T09:16:00Z</cp:lastPrinted>
  <dcterms:created xsi:type="dcterms:W3CDTF">2026-03-24T11:09:00Z</dcterms:created>
  <dcterms:modified xsi:type="dcterms:W3CDTF">2026-03-31T08:04:00Z</dcterms:modified>
  <cp:category>usług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0x01018910005929702B7B10FB4FB787ED03769892F9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  <property fmtid="{D5CDD505-2E9C-101B-9397-08002B2CF9AE}" pid="19" name="_dlc_DocIdItemGuid">
    <vt:lpwstr>45f181cb-9762-44f9-a295-31d7f5d52e4f</vt:lpwstr>
  </property>
</Properties>
</file>